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32F87" w14:textId="77777777" w:rsidR="00790977" w:rsidRDefault="00790977" w:rsidP="00790977">
      <w:pPr>
        <w:jc w:val="left"/>
        <w:rPr>
          <w:sz w:val="28"/>
          <w:szCs w:val="28"/>
        </w:rPr>
      </w:pPr>
    </w:p>
    <w:p w14:paraId="1F030FC2" w14:textId="27E8C2B1" w:rsidR="00790977" w:rsidRPr="00C71582" w:rsidRDefault="00790977" w:rsidP="00790977">
      <w:pPr>
        <w:jc w:val="left"/>
        <w:rPr>
          <w:color w:val="1DE800"/>
          <w:sz w:val="28"/>
          <w:szCs w:val="28"/>
        </w:rPr>
      </w:pPr>
      <w:r w:rsidRPr="00C71582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886149013E61494B8579273DB33F169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53804FEB" w14:textId="2390EB6A" w:rsidR="00790977" w:rsidRPr="002528D7" w:rsidRDefault="00790977" w:rsidP="00790977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SECURITY OPERATIONS MANUAL</w:t>
          </w:r>
        </w:p>
      </w:sdtContent>
    </w:sdt>
    <w:p w14:paraId="7C86C2AC" w14:textId="7721B57D" w:rsidR="00790977" w:rsidRPr="002528D7" w:rsidRDefault="00000000" w:rsidP="00790977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698DA4DE5290C5489D45B972C7D9223C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790977">
            <w:t>Security Operations</w:t>
          </w:r>
        </w:sdtContent>
      </w:sdt>
    </w:p>
    <w:p w14:paraId="58E72FFA" w14:textId="77777777" w:rsidR="00790977" w:rsidRDefault="00790977" w:rsidP="00790977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32"/>
          <w:szCs w:val="32"/>
        </w:rPr>
      </w:pPr>
      <w:r>
        <w:br w:type="page"/>
      </w:r>
    </w:p>
    <w:p w14:paraId="6459FB65" w14:textId="77777777" w:rsidR="00FC7F36" w:rsidRDefault="009D7C26" w:rsidP="009D7C26">
      <w:pPr>
        <w:pStyle w:val="Heading1"/>
        <w:jc w:val="center"/>
      </w:pPr>
      <w:bookmarkStart w:id="0" w:name="_Toc118554851"/>
      <w:r>
        <w:lastRenderedPageBreak/>
        <w:t xml:space="preserve">Document </w:t>
      </w:r>
      <w:r w:rsidR="00FC7F36">
        <w:t>Version Control</w:t>
      </w:r>
      <w:bookmarkEnd w:id="0"/>
    </w:p>
    <w:p w14:paraId="6B0E43E1" w14:textId="77777777" w:rsidR="009D7C26" w:rsidRPr="009D7C26" w:rsidRDefault="009D7C26" w:rsidP="009D7C26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6D072285" w14:textId="77777777" w:rsidTr="00C71582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1D4F080D" w14:textId="77777777" w:rsidR="00FC7F36" w:rsidRPr="00A80F01" w:rsidRDefault="00FC7F36" w:rsidP="00D332D3">
            <w:pPr>
              <w:rPr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7BF49131" w14:textId="4947B5BF" w:rsidR="00FC7F36" w:rsidRPr="00A80F01" w:rsidRDefault="001A5BB8" w:rsidP="001A5BB8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Last Modified 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70730706" w14:textId="77777777" w:rsidR="00FC7F36" w:rsidRPr="00A80F01" w:rsidRDefault="001A5BB8" w:rsidP="009D7C26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07E165B2" w14:textId="77777777" w:rsidR="00FC7F36" w:rsidRPr="00A80F01" w:rsidRDefault="009D7C26" w:rsidP="009D7C26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Document Changes</w:t>
            </w:r>
          </w:p>
        </w:tc>
      </w:tr>
      <w:tr w:rsidR="00FC7F36" w:rsidRPr="00054F1E" w14:paraId="6B3A8608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45C445B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15B48CE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4A8F2016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6FCECA79" w14:textId="77777777" w:rsidR="001A5BB8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6DBD43D3" w14:textId="77777777" w:rsidTr="001A5BB8">
        <w:tc>
          <w:tcPr>
            <w:tcW w:w="747" w:type="dxa"/>
            <w:vAlign w:val="center"/>
          </w:tcPr>
          <w:p w14:paraId="3F34C75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6CFED68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1D38D57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3BE22549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1A21118E" w14:textId="77777777" w:rsidTr="001A5BB8">
        <w:tc>
          <w:tcPr>
            <w:tcW w:w="747" w:type="dxa"/>
            <w:vAlign w:val="center"/>
          </w:tcPr>
          <w:p w14:paraId="10DFDB7C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6F3D1D3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02C58B2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F79438B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5A5F3D51" w14:textId="77777777" w:rsidTr="001A5BB8">
        <w:tc>
          <w:tcPr>
            <w:tcW w:w="747" w:type="dxa"/>
            <w:vAlign w:val="center"/>
          </w:tcPr>
          <w:p w14:paraId="01AB27EA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1E26FFB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92DFDA8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5468FA8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45581AD4" w14:textId="77777777" w:rsidTr="001A5BB8">
        <w:tc>
          <w:tcPr>
            <w:tcW w:w="747" w:type="dxa"/>
            <w:vAlign w:val="center"/>
          </w:tcPr>
          <w:p w14:paraId="12C0427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4C19FBF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431A5327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3F4E73E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0E8156BD" w14:textId="77777777" w:rsidTr="001A5BB8">
        <w:tc>
          <w:tcPr>
            <w:tcW w:w="747" w:type="dxa"/>
            <w:vAlign w:val="center"/>
          </w:tcPr>
          <w:p w14:paraId="600A00AB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AC88F29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B291F70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3A7FC27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365AEB80" w14:textId="77777777" w:rsidTr="001A5BB8">
        <w:tc>
          <w:tcPr>
            <w:tcW w:w="747" w:type="dxa"/>
            <w:vAlign w:val="center"/>
          </w:tcPr>
          <w:p w14:paraId="12E939CD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185B163D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970CE7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7ACAC4D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59096C22" w14:textId="77777777" w:rsidR="00FC7F36" w:rsidRDefault="00FC7F36" w:rsidP="00FC7F36"/>
    <w:p w14:paraId="59863E00" w14:textId="77777777" w:rsidR="00FC7F36" w:rsidRDefault="00FC7F36" w:rsidP="009D7C26">
      <w:pPr>
        <w:pStyle w:val="Heading1"/>
        <w:jc w:val="center"/>
      </w:pPr>
      <w:r>
        <w:br w:type="page"/>
      </w:r>
      <w:bookmarkStart w:id="1" w:name="_Toc118554852"/>
      <w:r w:rsidR="009D7C26">
        <w:t>Document Contents Page</w:t>
      </w:r>
      <w:bookmarkEnd w:id="1"/>
    </w:p>
    <w:p w14:paraId="0E056430" w14:textId="77777777" w:rsidR="009D7C26" w:rsidRPr="009D7C26" w:rsidRDefault="009D7C26" w:rsidP="009D7C26"/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08EB9132" w14:textId="258A8370" w:rsidR="00C71582" w:rsidRDefault="00FC7F36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8554851" w:history="1">
            <w:r w:rsidR="00C71582" w:rsidRPr="00D5420F">
              <w:rPr>
                <w:rStyle w:val="Hyperlink"/>
                <w:noProof/>
              </w:rPr>
              <w:t>Document Version Control</w:t>
            </w:r>
            <w:r w:rsidR="00C71582">
              <w:rPr>
                <w:noProof/>
                <w:webHidden/>
              </w:rPr>
              <w:tab/>
            </w:r>
            <w:r w:rsidR="00C71582">
              <w:rPr>
                <w:noProof/>
                <w:webHidden/>
              </w:rPr>
              <w:fldChar w:fldCharType="begin"/>
            </w:r>
            <w:r w:rsidR="00C71582">
              <w:rPr>
                <w:noProof/>
                <w:webHidden/>
              </w:rPr>
              <w:instrText xml:space="preserve"> PAGEREF _Toc118554851 \h </w:instrText>
            </w:r>
            <w:r w:rsidR="00C71582">
              <w:rPr>
                <w:noProof/>
                <w:webHidden/>
              </w:rPr>
            </w:r>
            <w:r w:rsidR="00C71582">
              <w:rPr>
                <w:noProof/>
                <w:webHidden/>
              </w:rPr>
              <w:fldChar w:fldCharType="separate"/>
            </w:r>
            <w:r w:rsidR="00C71582">
              <w:rPr>
                <w:noProof/>
                <w:webHidden/>
              </w:rPr>
              <w:t>2</w:t>
            </w:r>
            <w:r w:rsidR="00C71582">
              <w:rPr>
                <w:noProof/>
                <w:webHidden/>
              </w:rPr>
              <w:fldChar w:fldCharType="end"/>
            </w:r>
          </w:hyperlink>
        </w:p>
        <w:p w14:paraId="502DDC17" w14:textId="020F27A7" w:rsidR="00C71582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4852" w:history="1">
            <w:r w:rsidR="00C71582" w:rsidRPr="00D5420F">
              <w:rPr>
                <w:rStyle w:val="Hyperlink"/>
                <w:noProof/>
              </w:rPr>
              <w:t>Document Contents Page</w:t>
            </w:r>
            <w:r w:rsidR="00C71582">
              <w:rPr>
                <w:noProof/>
                <w:webHidden/>
              </w:rPr>
              <w:tab/>
            </w:r>
            <w:r w:rsidR="00C71582">
              <w:rPr>
                <w:noProof/>
                <w:webHidden/>
              </w:rPr>
              <w:fldChar w:fldCharType="begin"/>
            </w:r>
            <w:r w:rsidR="00C71582">
              <w:rPr>
                <w:noProof/>
                <w:webHidden/>
              </w:rPr>
              <w:instrText xml:space="preserve"> PAGEREF _Toc118554852 \h </w:instrText>
            </w:r>
            <w:r w:rsidR="00C71582">
              <w:rPr>
                <w:noProof/>
                <w:webHidden/>
              </w:rPr>
            </w:r>
            <w:r w:rsidR="00C71582">
              <w:rPr>
                <w:noProof/>
                <w:webHidden/>
              </w:rPr>
              <w:fldChar w:fldCharType="separate"/>
            </w:r>
            <w:r w:rsidR="00C71582">
              <w:rPr>
                <w:noProof/>
                <w:webHidden/>
              </w:rPr>
              <w:t>3</w:t>
            </w:r>
            <w:r w:rsidR="00C71582">
              <w:rPr>
                <w:noProof/>
                <w:webHidden/>
              </w:rPr>
              <w:fldChar w:fldCharType="end"/>
            </w:r>
          </w:hyperlink>
        </w:p>
        <w:p w14:paraId="0A614FA7" w14:textId="0DBE81DD" w:rsidR="00C71582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4853" w:history="1">
            <w:r w:rsidR="00C71582" w:rsidRPr="00D5420F">
              <w:rPr>
                <w:rStyle w:val="Hyperlink"/>
                <w:noProof/>
              </w:rPr>
              <w:t>Purpose</w:t>
            </w:r>
            <w:r w:rsidR="00C71582">
              <w:rPr>
                <w:noProof/>
                <w:webHidden/>
              </w:rPr>
              <w:tab/>
            </w:r>
            <w:r w:rsidR="00C71582">
              <w:rPr>
                <w:noProof/>
                <w:webHidden/>
              </w:rPr>
              <w:fldChar w:fldCharType="begin"/>
            </w:r>
            <w:r w:rsidR="00C71582">
              <w:rPr>
                <w:noProof/>
                <w:webHidden/>
              </w:rPr>
              <w:instrText xml:space="preserve"> PAGEREF _Toc118554853 \h </w:instrText>
            </w:r>
            <w:r w:rsidR="00C71582">
              <w:rPr>
                <w:noProof/>
                <w:webHidden/>
              </w:rPr>
            </w:r>
            <w:r w:rsidR="00C71582">
              <w:rPr>
                <w:noProof/>
                <w:webHidden/>
              </w:rPr>
              <w:fldChar w:fldCharType="separate"/>
            </w:r>
            <w:r w:rsidR="00C71582">
              <w:rPr>
                <w:noProof/>
                <w:webHidden/>
              </w:rPr>
              <w:t>6</w:t>
            </w:r>
            <w:r w:rsidR="00C71582">
              <w:rPr>
                <w:noProof/>
                <w:webHidden/>
              </w:rPr>
              <w:fldChar w:fldCharType="end"/>
            </w:r>
          </w:hyperlink>
        </w:p>
        <w:p w14:paraId="52395F5B" w14:textId="10DF4FDE" w:rsidR="00C71582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4854" w:history="1">
            <w:r w:rsidR="00C71582" w:rsidRPr="00D5420F">
              <w:rPr>
                <w:rStyle w:val="Hyperlink"/>
                <w:noProof/>
              </w:rPr>
              <w:t>Secure Remote IT – A Security-by-Design Based Approach</w:t>
            </w:r>
            <w:r w:rsidR="00C71582">
              <w:rPr>
                <w:noProof/>
                <w:webHidden/>
              </w:rPr>
              <w:tab/>
            </w:r>
            <w:r w:rsidR="00C71582">
              <w:rPr>
                <w:noProof/>
                <w:webHidden/>
              </w:rPr>
              <w:fldChar w:fldCharType="begin"/>
            </w:r>
            <w:r w:rsidR="00C71582">
              <w:rPr>
                <w:noProof/>
                <w:webHidden/>
              </w:rPr>
              <w:instrText xml:space="preserve"> PAGEREF _Toc118554854 \h </w:instrText>
            </w:r>
            <w:r w:rsidR="00C71582">
              <w:rPr>
                <w:noProof/>
                <w:webHidden/>
              </w:rPr>
            </w:r>
            <w:r w:rsidR="00C71582">
              <w:rPr>
                <w:noProof/>
                <w:webHidden/>
              </w:rPr>
              <w:fldChar w:fldCharType="separate"/>
            </w:r>
            <w:r w:rsidR="00C71582">
              <w:rPr>
                <w:noProof/>
                <w:webHidden/>
              </w:rPr>
              <w:t>6</w:t>
            </w:r>
            <w:r w:rsidR="00C71582">
              <w:rPr>
                <w:noProof/>
                <w:webHidden/>
              </w:rPr>
              <w:fldChar w:fldCharType="end"/>
            </w:r>
          </w:hyperlink>
        </w:p>
        <w:p w14:paraId="7E0C0DE8" w14:textId="791E2E37" w:rsidR="00C71582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4855" w:history="1">
            <w:r w:rsidR="00C71582" w:rsidRPr="00D5420F">
              <w:rPr>
                <w:rStyle w:val="Hyperlink"/>
                <w:noProof/>
              </w:rPr>
              <w:t>New Employee Onboarding</w:t>
            </w:r>
            <w:r w:rsidR="00C71582">
              <w:rPr>
                <w:noProof/>
                <w:webHidden/>
              </w:rPr>
              <w:tab/>
            </w:r>
            <w:r w:rsidR="00C71582">
              <w:rPr>
                <w:noProof/>
                <w:webHidden/>
              </w:rPr>
              <w:fldChar w:fldCharType="begin"/>
            </w:r>
            <w:r w:rsidR="00C71582">
              <w:rPr>
                <w:noProof/>
                <w:webHidden/>
              </w:rPr>
              <w:instrText xml:space="preserve"> PAGEREF _Toc118554855 \h </w:instrText>
            </w:r>
            <w:r w:rsidR="00C71582">
              <w:rPr>
                <w:noProof/>
                <w:webHidden/>
              </w:rPr>
            </w:r>
            <w:r w:rsidR="00C71582">
              <w:rPr>
                <w:noProof/>
                <w:webHidden/>
              </w:rPr>
              <w:fldChar w:fldCharType="separate"/>
            </w:r>
            <w:r w:rsidR="00C71582">
              <w:rPr>
                <w:noProof/>
                <w:webHidden/>
              </w:rPr>
              <w:t>6</w:t>
            </w:r>
            <w:r w:rsidR="00C71582">
              <w:rPr>
                <w:noProof/>
                <w:webHidden/>
              </w:rPr>
              <w:fldChar w:fldCharType="end"/>
            </w:r>
          </w:hyperlink>
        </w:p>
        <w:p w14:paraId="2F7E740B" w14:textId="38AAD592" w:rsidR="00C71582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4856" w:history="1">
            <w:r w:rsidR="00C71582" w:rsidRPr="00D5420F">
              <w:rPr>
                <w:rStyle w:val="Hyperlink"/>
                <w:noProof/>
              </w:rPr>
              <w:t>Employee Role Change</w:t>
            </w:r>
            <w:r w:rsidR="00C71582">
              <w:rPr>
                <w:noProof/>
                <w:webHidden/>
              </w:rPr>
              <w:tab/>
            </w:r>
            <w:r w:rsidR="00C71582">
              <w:rPr>
                <w:noProof/>
                <w:webHidden/>
              </w:rPr>
              <w:fldChar w:fldCharType="begin"/>
            </w:r>
            <w:r w:rsidR="00C71582">
              <w:rPr>
                <w:noProof/>
                <w:webHidden/>
              </w:rPr>
              <w:instrText xml:space="preserve"> PAGEREF _Toc118554856 \h </w:instrText>
            </w:r>
            <w:r w:rsidR="00C71582">
              <w:rPr>
                <w:noProof/>
                <w:webHidden/>
              </w:rPr>
            </w:r>
            <w:r w:rsidR="00C71582">
              <w:rPr>
                <w:noProof/>
                <w:webHidden/>
              </w:rPr>
              <w:fldChar w:fldCharType="separate"/>
            </w:r>
            <w:r w:rsidR="00C71582">
              <w:rPr>
                <w:noProof/>
                <w:webHidden/>
              </w:rPr>
              <w:t>6</w:t>
            </w:r>
            <w:r w:rsidR="00C71582">
              <w:rPr>
                <w:noProof/>
                <w:webHidden/>
              </w:rPr>
              <w:fldChar w:fldCharType="end"/>
            </w:r>
          </w:hyperlink>
        </w:p>
        <w:p w14:paraId="2136A017" w14:textId="5F21B9C0" w:rsidR="00C71582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4857" w:history="1">
            <w:r w:rsidR="00C71582" w:rsidRPr="00D5420F">
              <w:rPr>
                <w:rStyle w:val="Hyperlink"/>
                <w:noProof/>
              </w:rPr>
              <w:t>Employee Offboarding</w:t>
            </w:r>
            <w:r w:rsidR="00C71582">
              <w:rPr>
                <w:noProof/>
                <w:webHidden/>
              </w:rPr>
              <w:tab/>
            </w:r>
            <w:r w:rsidR="00C71582">
              <w:rPr>
                <w:noProof/>
                <w:webHidden/>
              </w:rPr>
              <w:fldChar w:fldCharType="begin"/>
            </w:r>
            <w:r w:rsidR="00C71582">
              <w:rPr>
                <w:noProof/>
                <w:webHidden/>
              </w:rPr>
              <w:instrText xml:space="preserve"> PAGEREF _Toc118554857 \h </w:instrText>
            </w:r>
            <w:r w:rsidR="00C71582">
              <w:rPr>
                <w:noProof/>
                <w:webHidden/>
              </w:rPr>
            </w:r>
            <w:r w:rsidR="00C71582">
              <w:rPr>
                <w:noProof/>
                <w:webHidden/>
              </w:rPr>
              <w:fldChar w:fldCharType="separate"/>
            </w:r>
            <w:r w:rsidR="00C71582">
              <w:rPr>
                <w:noProof/>
                <w:webHidden/>
              </w:rPr>
              <w:t>6</w:t>
            </w:r>
            <w:r w:rsidR="00C71582">
              <w:rPr>
                <w:noProof/>
                <w:webHidden/>
              </w:rPr>
              <w:fldChar w:fldCharType="end"/>
            </w:r>
          </w:hyperlink>
        </w:p>
        <w:p w14:paraId="47A860E1" w14:textId="11A07A7F" w:rsidR="00C71582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4858" w:history="1">
            <w:r w:rsidR="00C71582" w:rsidRPr="00D5420F">
              <w:rPr>
                <w:rStyle w:val="Hyperlink"/>
                <w:noProof/>
              </w:rPr>
              <w:t>Security Stand-Ups</w:t>
            </w:r>
            <w:r w:rsidR="00C71582">
              <w:rPr>
                <w:noProof/>
                <w:webHidden/>
              </w:rPr>
              <w:tab/>
            </w:r>
            <w:r w:rsidR="00C71582">
              <w:rPr>
                <w:noProof/>
                <w:webHidden/>
              </w:rPr>
              <w:fldChar w:fldCharType="begin"/>
            </w:r>
            <w:r w:rsidR="00C71582">
              <w:rPr>
                <w:noProof/>
                <w:webHidden/>
              </w:rPr>
              <w:instrText xml:space="preserve"> PAGEREF _Toc118554858 \h </w:instrText>
            </w:r>
            <w:r w:rsidR="00C71582">
              <w:rPr>
                <w:noProof/>
                <w:webHidden/>
              </w:rPr>
            </w:r>
            <w:r w:rsidR="00C71582">
              <w:rPr>
                <w:noProof/>
                <w:webHidden/>
              </w:rPr>
              <w:fldChar w:fldCharType="separate"/>
            </w:r>
            <w:r w:rsidR="00C71582">
              <w:rPr>
                <w:noProof/>
                <w:webHidden/>
              </w:rPr>
              <w:t>7</w:t>
            </w:r>
            <w:r w:rsidR="00C71582">
              <w:rPr>
                <w:noProof/>
                <w:webHidden/>
              </w:rPr>
              <w:fldChar w:fldCharType="end"/>
            </w:r>
          </w:hyperlink>
        </w:p>
        <w:p w14:paraId="21997F5E" w14:textId="53F15955" w:rsidR="00C71582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4859" w:history="1">
            <w:r w:rsidR="00C71582" w:rsidRPr="00D5420F">
              <w:rPr>
                <w:rStyle w:val="Hyperlink"/>
                <w:noProof/>
              </w:rPr>
              <w:t>Password, Security Key, Secret Authentication Management, Key Management</w:t>
            </w:r>
            <w:r w:rsidR="00C71582">
              <w:rPr>
                <w:noProof/>
                <w:webHidden/>
              </w:rPr>
              <w:tab/>
            </w:r>
            <w:r w:rsidR="00C71582">
              <w:rPr>
                <w:noProof/>
                <w:webHidden/>
              </w:rPr>
              <w:fldChar w:fldCharType="begin"/>
            </w:r>
            <w:r w:rsidR="00C71582">
              <w:rPr>
                <w:noProof/>
                <w:webHidden/>
              </w:rPr>
              <w:instrText xml:space="preserve"> PAGEREF _Toc118554859 \h </w:instrText>
            </w:r>
            <w:r w:rsidR="00C71582">
              <w:rPr>
                <w:noProof/>
                <w:webHidden/>
              </w:rPr>
            </w:r>
            <w:r w:rsidR="00C71582">
              <w:rPr>
                <w:noProof/>
                <w:webHidden/>
              </w:rPr>
              <w:fldChar w:fldCharType="separate"/>
            </w:r>
            <w:r w:rsidR="00C71582">
              <w:rPr>
                <w:noProof/>
                <w:webHidden/>
              </w:rPr>
              <w:t>7</w:t>
            </w:r>
            <w:r w:rsidR="00C71582">
              <w:rPr>
                <w:noProof/>
                <w:webHidden/>
              </w:rPr>
              <w:fldChar w:fldCharType="end"/>
            </w:r>
          </w:hyperlink>
        </w:p>
        <w:p w14:paraId="18B7F4A5" w14:textId="1C0BD3AF" w:rsidR="00C71582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4860" w:history="1">
            <w:r w:rsidR="00C71582" w:rsidRPr="00D5420F">
              <w:rPr>
                <w:rStyle w:val="Hyperlink"/>
                <w:noProof/>
              </w:rPr>
              <w:t>Management of Software Access &amp; Subscriptions</w:t>
            </w:r>
            <w:r w:rsidR="00C71582">
              <w:rPr>
                <w:noProof/>
                <w:webHidden/>
              </w:rPr>
              <w:tab/>
            </w:r>
            <w:r w:rsidR="00C71582">
              <w:rPr>
                <w:noProof/>
                <w:webHidden/>
              </w:rPr>
              <w:fldChar w:fldCharType="begin"/>
            </w:r>
            <w:r w:rsidR="00C71582">
              <w:rPr>
                <w:noProof/>
                <w:webHidden/>
              </w:rPr>
              <w:instrText xml:space="preserve"> PAGEREF _Toc118554860 \h </w:instrText>
            </w:r>
            <w:r w:rsidR="00C71582">
              <w:rPr>
                <w:noProof/>
                <w:webHidden/>
              </w:rPr>
            </w:r>
            <w:r w:rsidR="00C71582">
              <w:rPr>
                <w:noProof/>
                <w:webHidden/>
              </w:rPr>
              <w:fldChar w:fldCharType="separate"/>
            </w:r>
            <w:r w:rsidR="00C71582">
              <w:rPr>
                <w:noProof/>
                <w:webHidden/>
              </w:rPr>
              <w:t>7</w:t>
            </w:r>
            <w:r w:rsidR="00C71582">
              <w:rPr>
                <w:noProof/>
                <w:webHidden/>
              </w:rPr>
              <w:fldChar w:fldCharType="end"/>
            </w:r>
          </w:hyperlink>
        </w:p>
        <w:p w14:paraId="643119F5" w14:textId="4B1F31F4" w:rsidR="00C71582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4861" w:history="1">
            <w:r w:rsidR="00C71582" w:rsidRPr="00D5420F">
              <w:rPr>
                <w:rStyle w:val="Hyperlink"/>
                <w:noProof/>
              </w:rPr>
              <w:t>Incident Management: Security Alerts &amp; Escalation Process</w:t>
            </w:r>
            <w:r w:rsidR="00C71582">
              <w:rPr>
                <w:noProof/>
                <w:webHidden/>
              </w:rPr>
              <w:tab/>
            </w:r>
            <w:r w:rsidR="00C71582">
              <w:rPr>
                <w:noProof/>
                <w:webHidden/>
              </w:rPr>
              <w:fldChar w:fldCharType="begin"/>
            </w:r>
            <w:r w:rsidR="00C71582">
              <w:rPr>
                <w:noProof/>
                <w:webHidden/>
              </w:rPr>
              <w:instrText xml:space="preserve"> PAGEREF _Toc118554861 \h </w:instrText>
            </w:r>
            <w:r w:rsidR="00C71582">
              <w:rPr>
                <w:noProof/>
                <w:webHidden/>
              </w:rPr>
            </w:r>
            <w:r w:rsidR="00C71582">
              <w:rPr>
                <w:noProof/>
                <w:webHidden/>
              </w:rPr>
              <w:fldChar w:fldCharType="separate"/>
            </w:r>
            <w:r w:rsidR="00C71582">
              <w:rPr>
                <w:noProof/>
                <w:webHidden/>
              </w:rPr>
              <w:t>8</w:t>
            </w:r>
            <w:r w:rsidR="00C71582">
              <w:rPr>
                <w:noProof/>
                <w:webHidden/>
              </w:rPr>
              <w:fldChar w:fldCharType="end"/>
            </w:r>
          </w:hyperlink>
        </w:p>
        <w:p w14:paraId="4ABDB8CD" w14:textId="44827BB4" w:rsidR="00C71582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4862" w:history="1">
            <w:r w:rsidR="00C71582" w:rsidRPr="00D5420F">
              <w:rPr>
                <w:rStyle w:val="Hyperlink"/>
                <w:noProof/>
              </w:rPr>
              <w:t>Information Security Training &amp; Continuous Improvement</w:t>
            </w:r>
            <w:r w:rsidR="00C71582">
              <w:rPr>
                <w:noProof/>
                <w:webHidden/>
              </w:rPr>
              <w:tab/>
            </w:r>
            <w:r w:rsidR="00C71582">
              <w:rPr>
                <w:noProof/>
                <w:webHidden/>
              </w:rPr>
              <w:fldChar w:fldCharType="begin"/>
            </w:r>
            <w:r w:rsidR="00C71582">
              <w:rPr>
                <w:noProof/>
                <w:webHidden/>
              </w:rPr>
              <w:instrText xml:space="preserve"> PAGEREF _Toc118554862 \h </w:instrText>
            </w:r>
            <w:r w:rsidR="00C71582">
              <w:rPr>
                <w:noProof/>
                <w:webHidden/>
              </w:rPr>
            </w:r>
            <w:r w:rsidR="00C71582">
              <w:rPr>
                <w:noProof/>
                <w:webHidden/>
              </w:rPr>
              <w:fldChar w:fldCharType="separate"/>
            </w:r>
            <w:r w:rsidR="00C71582">
              <w:rPr>
                <w:noProof/>
                <w:webHidden/>
              </w:rPr>
              <w:t>8</w:t>
            </w:r>
            <w:r w:rsidR="00C71582">
              <w:rPr>
                <w:noProof/>
                <w:webHidden/>
              </w:rPr>
              <w:fldChar w:fldCharType="end"/>
            </w:r>
          </w:hyperlink>
        </w:p>
        <w:p w14:paraId="6B67606B" w14:textId="4B494867" w:rsidR="00C71582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4863" w:history="1">
            <w:r w:rsidR="00C71582" w:rsidRPr="00D5420F">
              <w:rPr>
                <w:rStyle w:val="Hyperlink"/>
                <w:noProof/>
              </w:rPr>
              <w:t>Background Checks</w:t>
            </w:r>
            <w:r w:rsidR="00C71582">
              <w:rPr>
                <w:noProof/>
                <w:webHidden/>
              </w:rPr>
              <w:tab/>
            </w:r>
            <w:r w:rsidR="00C71582">
              <w:rPr>
                <w:noProof/>
                <w:webHidden/>
              </w:rPr>
              <w:fldChar w:fldCharType="begin"/>
            </w:r>
            <w:r w:rsidR="00C71582">
              <w:rPr>
                <w:noProof/>
                <w:webHidden/>
              </w:rPr>
              <w:instrText xml:space="preserve"> PAGEREF _Toc118554863 \h </w:instrText>
            </w:r>
            <w:r w:rsidR="00C71582">
              <w:rPr>
                <w:noProof/>
                <w:webHidden/>
              </w:rPr>
            </w:r>
            <w:r w:rsidR="00C71582">
              <w:rPr>
                <w:noProof/>
                <w:webHidden/>
              </w:rPr>
              <w:fldChar w:fldCharType="separate"/>
            </w:r>
            <w:r w:rsidR="00C71582">
              <w:rPr>
                <w:noProof/>
                <w:webHidden/>
              </w:rPr>
              <w:t>8</w:t>
            </w:r>
            <w:r w:rsidR="00C71582">
              <w:rPr>
                <w:noProof/>
                <w:webHidden/>
              </w:rPr>
              <w:fldChar w:fldCharType="end"/>
            </w:r>
          </w:hyperlink>
        </w:p>
        <w:p w14:paraId="77EAE1CD" w14:textId="664DB3AA" w:rsidR="00C71582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4864" w:history="1">
            <w:r w:rsidR="00C71582" w:rsidRPr="00D5420F">
              <w:rPr>
                <w:rStyle w:val="Hyperlink"/>
                <w:noProof/>
              </w:rPr>
              <w:t>Third-Party Supplier Onboarding &amp; Review</w:t>
            </w:r>
            <w:r w:rsidR="00C71582">
              <w:rPr>
                <w:noProof/>
                <w:webHidden/>
              </w:rPr>
              <w:tab/>
            </w:r>
            <w:r w:rsidR="00C71582">
              <w:rPr>
                <w:noProof/>
                <w:webHidden/>
              </w:rPr>
              <w:fldChar w:fldCharType="begin"/>
            </w:r>
            <w:r w:rsidR="00C71582">
              <w:rPr>
                <w:noProof/>
                <w:webHidden/>
              </w:rPr>
              <w:instrText xml:space="preserve"> PAGEREF _Toc118554864 \h </w:instrText>
            </w:r>
            <w:r w:rsidR="00C71582">
              <w:rPr>
                <w:noProof/>
                <w:webHidden/>
              </w:rPr>
            </w:r>
            <w:r w:rsidR="00C71582">
              <w:rPr>
                <w:noProof/>
                <w:webHidden/>
              </w:rPr>
              <w:fldChar w:fldCharType="separate"/>
            </w:r>
            <w:r w:rsidR="00C71582">
              <w:rPr>
                <w:noProof/>
                <w:webHidden/>
              </w:rPr>
              <w:t>8</w:t>
            </w:r>
            <w:r w:rsidR="00C71582">
              <w:rPr>
                <w:noProof/>
                <w:webHidden/>
              </w:rPr>
              <w:fldChar w:fldCharType="end"/>
            </w:r>
          </w:hyperlink>
        </w:p>
        <w:p w14:paraId="08E57C46" w14:textId="31CD06D1" w:rsidR="00C71582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4865" w:history="1">
            <w:r w:rsidR="00C71582" w:rsidRPr="00D5420F">
              <w:rPr>
                <w:rStyle w:val="Hyperlink"/>
                <w:noProof/>
              </w:rPr>
              <w:t>Back-up &amp; Restore Process</w:t>
            </w:r>
            <w:r w:rsidR="00C71582">
              <w:rPr>
                <w:noProof/>
                <w:webHidden/>
              </w:rPr>
              <w:tab/>
            </w:r>
            <w:r w:rsidR="00C71582">
              <w:rPr>
                <w:noProof/>
                <w:webHidden/>
              </w:rPr>
              <w:fldChar w:fldCharType="begin"/>
            </w:r>
            <w:r w:rsidR="00C71582">
              <w:rPr>
                <w:noProof/>
                <w:webHidden/>
              </w:rPr>
              <w:instrText xml:space="preserve"> PAGEREF _Toc118554865 \h </w:instrText>
            </w:r>
            <w:r w:rsidR="00C71582">
              <w:rPr>
                <w:noProof/>
                <w:webHidden/>
              </w:rPr>
            </w:r>
            <w:r w:rsidR="00C71582">
              <w:rPr>
                <w:noProof/>
                <w:webHidden/>
              </w:rPr>
              <w:fldChar w:fldCharType="separate"/>
            </w:r>
            <w:r w:rsidR="00C71582">
              <w:rPr>
                <w:noProof/>
                <w:webHidden/>
              </w:rPr>
              <w:t>9</w:t>
            </w:r>
            <w:r w:rsidR="00C71582">
              <w:rPr>
                <w:noProof/>
                <w:webHidden/>
              </w:rPr>
              <w:fldChar w:fldCharType="end"/>
            </w:r>
          </w:hyperlink>
        </w:p>
        <w:p w14:paraId="66DD3436" w14:textId="24096CB2" w:rsidR="00C71582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4866" w:history="1">
            <w:r w:rsidR="00C71582" w:rsidRPr="00D5420F">
              <w:rPr>
                <w:rStyle w:val="Hyperlink"/>
                <w:noProof/>
              </w:rPr>
              <w:t>Change Management Summary</w:t>
            </w:r>
            <w:r w:rsidR="00C71582">
              <w:rPr>
                <w:noProof/>
                <w:webHidden/>
              </w:rPr>
              <w:tab/>
            </w:r>
            <w:r w:rsidR="00C71582">
              <w:rPr>
                <w:noProof/>
                <w:webHidden/>
              </w:rPr>
              <w:fldChar w:fldCharType="begin"/>
            </w:r>
            <w:r w:rsidR="00C71582">
              <w:rPr>
                <w:noProof/>
                <w:webHidden/>
              </w:rPr>
              <w:instrText xml:space="preserve"> PAGEREF _Toc118554866 \h </w:instrText>
            </w:r>
            <w:r w:rsidR="00C71582">
              <w:rPr>
                <w:noProof/>
                <w:webHidden/>
              </w:rPr>
            </w:r>
            <w:r w:rsidR="00C71582">
              <w:rPr>
                <w:noProof/>
                <w:webHidden/>
              </w:rPr>
              <w:fldChar w:fldCharType="separate"/>
            </w:r>
            <w:r w:rsidR="00C71582">
              <w:rPr>
                <w:noProof/>
                <w:webHidden/>
              </w:rPr>
              <w:t>9</w:t>
            </w:r>
            <w:r w:rsidR="00C71582">
              <w:rPr>
                <w:noProof/>
                <w:webHidden/>
              </w:rPr>
              <w:fldChar w:fldCharType="end"/>
            </w:r>
          </w:hyperlink>
        </w:p>
        <w:p w14:paraId="4F28F0F4" w14:textId="7BB4D2AD" w:rsidR="00C71582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4867" w:history="1">
            <w:r w:rsidR="00C71582" w:rsidRPr="00D5420F">
              <w:rPr>
                <w:rStyle w:val="Hyperlink"/>
                <w:noProof/>
              </w:rPr>
              <w:t>Capacity Management Process</w:t>
            </w:r>
            <w:r w:rsidR="00C71582">
              <w:rPr>
                <w:noProof/>
                <w:webHidden/>
              </w:rPr>
              <w:tab/>
            </w:r>
            <w:r w:rsidR="00C71582">
              <w:rPr>
                <w:noProof/>
                <w:webHidden/>
              </w:rPr>
              <w:fldChar w:fldCharType="begin"/>
            </w:r>
            <w:r w:rsidR="00C71582">
              <w:rPr>
                <w:noProof/>
                <w:webHidden/>
              </w:rPr>
              <w:instrText xml:space="preserve"> PAGEREF _Toc118554867 \h </w:instrText>
            </w:r>
            <w:r w:rsidR="00C71582">
              <w:rPr>
                <w:noProof/>
                <w:webHidden/>
              </w:rPr>
            </w:r>
            <w:r w:rsidR="00C71582">
              <w:rPr>
                <w:noProof/>
                <w:webHidden/>
              </w:rPr>
              <w:fldChar w:fldCharType="separate"/>
            </w:r>
            <w:r w:rsidR="00C71582">
              <w:rPr>
                <w:noProof/>
                <w:webHidden/>
              </w:rPr>
              <w:t>9</w:t>
            </w:r>
            <w:r w:rsidR="00C71582">
              <w:rPr>
                <w:noProof/>
                <w:webHidden/>
              </w:rPr>
              <w:fldChar w:fldCharType="end"/>
            </w:r>
          </w:hyperlink>
        </w:p>
        <w:p w14:paraId="70B0ABB6" w14:textId="213EF16F" w:rsidR="00C71582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4868" w:history="1">
            <w:r w:rsidR="00C71582" w:rsidRPr="00D5420F">
              <w:rPr>
                <w:rStyle w:val="Hyperlink"/>
                <w:noProof/>
              </w:rPr>
              <w:t>Logging and Monitoring Process</w:t>
            </w:r>
            <w:r w:rsidR="00C71582">
              <w:rPr>
                <w:noProof/>
                <w:webHidden/>
              </w:rPr>
              <w:tab/>
            </w:r>
            <w:r w:rsidR="00C71582">
              <w:rPr>
                <w:noProof/>
                <w:webHidden/>
              </w:rPr>
              <w:fldChar w:fldCharType="begin"/>
            </w:r>
            <w:r w:rsidR="00C71582">
              <w:rPr>
                <w:noProof/>
                <w:webHidden/>
              </w:rPr>
              <w:instrText xml:space="preserve"> PAGEREF _Toc118554868 \h </w:instrText>
            </w:r>
            <w:r w:rsidR="00C71582">
              <w:rPr>
                <w:noProof/>
                <w:webHidden/>
              </w:rPr>
            </w:r>
            <w:r w:rsidR="00C71582">
              <w:rPr>
                <w:noProof/>
                <w:webHidden/>
              </w:rPr>
              <w:fldChar w:fldCharType="separate"/>
            </w:r>
            <w:r w:rsidR="00C71582">
              <w:rPr>
                <w:noProof/>
                <w:webHidden/>
              </w:rPr>
              <w:t>9</w:t>
            </w:r>
            <w:r w:rsidR="00C71582">
              <w:rPr>
                <w:noProof/>
                <w:webHidden/>
              </w:rPr>
              <w:fldChar w:fldCharType="end"/>
            </w:r>
          </w:hyperlink>
        </w:p>
        <w:p w14:paraId="44B8549C" w14:textId="6D3D40E0" w:rsidR="00C71582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4869" w:history="1">
            <w:r w:rsidR="00C71582" w:rsidRPr="00D5420F">
              <w:rPr>
                <w:rStyle w:val="Hyperlink"/>
                <w:noProof/>
              </w:rPr>
              <w:t>Audit Management &amp; Scheduling</w:t>
            </w:r>
            <w:r w:rsidR="00C71582">
              <w:rPr>
                <w:noProof/>
                <w:webHidden/>
              </w:rPr>
              <w:tab/>
            </w:r>
            <w:r w:rsidR="00C71582">
              <w:rPr>
                <w:noProof/>
                <w:webHidden/>
              </w:rPr>
              <w:fldChar w:fldCharType="begin"/>
            </w:r>
            <w:r w:rsidR="00C71582">
              <w:rPr>
                <w:noProof/>
                <w:webHidden/>
              </w:rPr>
              <w:instrText xml:space="preserve"> PAGEREF _Toc118554869 \h </w:instrText>
            </w:r>
            <w:r w:rsidR="00C71582">
              <w:rPr>
                <w:noProof/>
                <w:webHidden/>
              </w:rPr>
            </w:r>
            <w:r w:rsidR="00C71582">
              <w:rPr>
                <w:noProof/>
                <w:webHidden/>
              </w:rPr>
              <w:fldChar w:fldCharType="separate"/>
            </w:r>
            <w:r w:rsidR="00C71582">
              <w:rPr>
                <w:noProof/>
                <w:webHidden/>
              </w:rPr>
              <w:t>10</w:t>
            </w:r>
            <w:r w:rsidR="00C71582">
              <w:rPr>
                <w:noProof/>
                <w:webHidden/>
              </w:rPr>
              <w:fldChar w:fldCharType="end"/>
            </w:r>
          </w:hyperlink>
        </w:p>
        <w:p w14:paraId="6E92C94C" w14:textId="296D48EC" w:rsidR="00C71582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4870" w:history="1">
            <w:r w:rsidR="00C71582" w:rsidRPr="00D5420F">
              <w:rPr>
                <w:rStyle w:val="Hyperlink"/>
                <w:noProof/>
              </w:rPr>
              <w:t>Technical Vulnerability Management</w:t>
            </w:r>
            <w:r w:rsidR="00C71582">
              <w:rPr>
                <w:noProof/>
                <w:webHidden/>
              </w:rPr>
              <w:tab/>
            </w:r>
            <w:r w:rsidR="00C71582">
              <w:rPr>
                <w:noProof/>
                <w:webHidden/>
              </w:rPr>
              <w:fldChar w:fldCharType="begin"/>
            </w:r>
            <w:r w:rsidR="00C71582">
              <w:rPr>
                <w:noProof/>
                <w:webHidden/>
              </w:rPr>
              <w:instrText xml:space="preserve"> PAGEREF _Toc118554870 \h </w:instrText>
            </w:r>
            <w:r w:rsidR="00C71582">
              <w:rPr>
                <w:noProof/>
                <w:webHidden/>
              </w:rPr>
            </w:r>
            <w:r w:rsidR="00C71582">
              <w:rPr>
                <w:noProof/>
                <w:webHidden/>
              </w:rPr>
              <w:fldChar w:fldCharType="separate"/>
            </w:r>
            <w:r w:rsidR="00C71582">
              <w:rPr>
                <w:noProof/>
                <w:webHidden/>
              </w:rPr>
              <w:t>10</w:t>
            </w:r>
            <w:r w:rsidR="00C71582">
              <w:rPr>
                <w:noProof/>
                <w:webHidden/>
              </w:rPr>
              <w:fldChar w:fldCharType="end"/>
            </w:r>
          </w:hyperlink>
        </w:p>
        <w:p w14:paraId="104166A4" w14:textId="681DE8D0" w:rsidR="00C71582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4871" w:history="1">
            <w:r w:rsidR="00C71582" w:rsidRPr="00D5420F">
              <w:rPr>
                <w:rStyle w:val="Hyperlink"/>
                <w:noProof/>
              </w:rPr>
              <w:t>Software Installation Process &amp; Patch Management</w:t>
            </w:r>
            <w:r w:rsidR="00C71582">
              <w:rPr>
                <w:noProof/>
                <w:webHidden/>
              </w:rPr>
              <w:tab/>
            </w:r>
            <w:r w:rsidR="00C71582">
              <w:rPr>
                <w:noProof/>
                <w:webHidden/>
              </w:rPr>
              <w:fldChar w:fldCharType="begin"/>
            </w:r>
            <w:r w:rsidR="00C71582">
              <w:rPr>
                <w:noProof/>
                <w:webHidden/>
              </w:rPr>
              <w:instrText xml:space="preserve"> PAGEREF _Toc118554871 \h </w:instrText>
            </w:r>
            <w:r w:rsidR="00C71582">
              <w:rPr>
                <w:noProof/>
                <w:webHidden/>
              </w:rPr>
            </w:r>
            <w:r w:rsidR="00C71582">
              <w:rPr>
                <w:noProof/>
                <w:webHidden/>
              </w:rPr>
              <w:fldChar w:fldCharType="separate"/>
            </w:r>
            <w:r w:rsidR="00C71582">
              <w:rPr>
                <w:noProof/>
                <w:webHidden/>
              </w:rPr>
              <w:t>10</w:t>
            </w:r>
            <w:r w:rsidR="00C71582">
              <w:rPr>
                <w:noProof/>
                <w:webHidden/>
              </w:rPr>
              <w:fldChar w:fldCharType="end"/>
            </w:r>
          </w:hyperlink>
        </w:p>
        <w:p w14:paraId="380B6923" w14:textId="069B8D5F" w:rsidR="00C71582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4872" w:history="1">
            <w:r w:rsidR="00C71582" w:rsidRPr="00D5420F">
              <w:rPr>
                <w:rStyle w:val="Hyperlink"/>
                <w:noProof/>
              </w:rPr>
              <w:t>Information Transfer</w:t>
            </w:r>
            <w:r w:rsidR="00C71582">
              <w:rPr>
                <w:noProof/>
                <w:webHidden/>
              </w:rPr>
              <w:tab/>
            </w:r>
            <w:r w:rsidR="00C71582">
              <w:rPr>
                <w:noProof/>
                <w:webHidden/>
              </w:rPr>
              <w:fldChar w:fldCharType="begin"/>
            </w:r>
            <w:r w:rsidR="00C71582">
              <w:rPr>
                <w:noProof/>
                <w:webHidden/>
              </w:rPr>
              <w:instrText xml:space="preserve"> PAGEREF _Toc118554872 \h </w:instrText>
            </w:r>
            <w:r w:rsidR="00C71582">
              <w:rPr>
                <w:noProof/>
                <w:webHidden/>
              </w:rPr>
            </w:r>
            <w:r w:rsidR="00C71582">
              <w:rPr>
                <w:noProof/>
                <w:webHidden/>
              </w:rPr>
              <w:fldChar w:fldCharType="separate"/>
            </w:r>
            <w:r w:rsidR="00C71582">
              <w:rPr>
                <w:noProof/>
                <w:webHidden/>
              </w:rPr>
              <w:t>11</w:t>
            </w:r>
            <w:r w:rsidR="00C71582">
              <w:rPr>
                <w:noProof/>
                <w:webHidden/>
              </w:rPr>
              <w:fldChar w:fldCharType="end"/>
            </w:r>
          </w:hyperlink>
        </w:p>
        <w:p w14:paraId="28CD291A" w14:textId="6FB7FD85" w:rsidR="00C71582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4873" w:history="1">
            <w:r w:rsidR="00C71582" w:rsidRPr="00D5420F">
              <w:rPr>
                <w:rStyle w:val="Hyperlink"/>
                <w:noProof/>
              </w:rPr>
              <w:t>Secure Project Management</w:t>
            </w:r>
            <w:r w:rsidR="00C71582">
              <w:rPr>
                <w:noProof/>
                <w:webHidden/>
              </w:rPr>
              <w:tab/>
            </w:r>
            <w:r w:rsidR="00C71582">
              <w:rPr>
                <w:noProof/>
                <w:webHidden/>
              </w:rPr>
              <w:fldChar w:fldCharType="begin"/>
            </w:r>
            <w:r w:rsidR="00C71582">
              <w:rPr>
                <w:noProof/>
                <w:webHidden/>
              </w:rPr>
              <w:instrText xml:space="preserve"> PAGEREF _Toc118554873 \h </w:instrText>
            </w:r>
            <w:r w:rsidR="00C71582">
              <w:rPr>
                <w:noProof/>
                <w:webHidden/>
              </w:rPr>
            </w:r>
            <w:r w:rsidR="00C71582">
              <w:rPr>
                <w:noProof/>
                <w:webHidden/>
              </w:rPr>
              <w:fldChar w:fldCharType="separate"/>
            </w:r>
            <w:r w:rsidR="00C71582">
              <w:rPr>
                <w:noProof/>
                <w:webHidden/>
              </w:rPr>
              <w:t>11</w:t>
            </w:r>
            <w:r w:rsidR="00C71582">
              <w:rPr>
                <w:noProof/>
                <w:webHidden/>
              </w:rPr>
              <w:fldChar w:fldCharType="end"/>
            </w:r>
          </w:hyperlink>
        </w:p>
        <w:p w14:paraId="61AE8590" w14:textId="7AD16D3D" w:rsidR="00C71582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4874" w:history="1">
            <w:r w:rsidR="00C71582" w:rsidRPr="00D5420F">
              <w:rPr>
                <w:rStyle w:val="Hyperlink"/>
                <w:noProof/>
              </w:rPr>
              <w:t>Asset Disposal</w:t>
            </w:r>
            <w:r w:rsidR="00C71582">
              <w:rPr>
                <w:noProof/>
                <w:webHidden/>
              </w:rPr>
              <w:tab/>
            </w:r>
            <w:r w:rsidR="00C71582">
              <w:rPr>
                <w:noProof/>
                <w:webHidden/>
              </w:rPr>
              <w:fldChar w:fldCharType="begin"/>
            </w:r>
            <w:r w:rsidR="00C71582">
              <w:rPr>
                <w:noProof/>
                <w:webHidden/>
              </w:rPr>
              <w:instrText xml:space="preserve"> PAGEREF _Toc118554874 \h </w:instrText>
            </w:r>
            <w:r w:rsidR="00C71582">
              <w:rPr>
                <w:noProof/>
                <w:webHidden/>
              </w:rPr>
            </w:r>
            <w:r w:rsidR="00C71582">
              <w:rPr>
                <w:noProof/>
                <w:webHidden/>
              </w:rPr>
              <w:fldChar w:fldCharType="separate"/>
            </w:r>
            <w:r w:rsidR="00C71582">
              <w:rPr>
                <w:noProof/>
                <w:webHidden/>
              </w:rPr>
              <w:t>11</w:t>
            </w:r>
            <w:r w:rsidR="00C71582">
              <w:rPr>
                <w:noProof/>
                <w:webHidden/>
              </w:rPr>
              <w:fldChar w:fldCharType="end"/>
            </w:r>
          </w:hyperlink>
        </w:p>
        <w:p w14:paraId="7F46CB36" w14:textId="6190449F" w:rsidR="00C71582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4875" w:history="1">
            <w:r w:rsidR="00C71582" w:rsidRPr="00D5420F">
              <w:rPr>
                <w:rStyle w:val="Hyperlink"/>
                <w:noProof/>
              </w:rPr>
              <w:t>Malware management process</w:t>
            </w:r>
            <w:r w:rsidR="00C71582">
              <w:rPr>
                <w:noProof/>
                <w:webHidden/>
              </w:rPr>
              <w:tab/>
            </w:r>
            <w:r w:rsidR="00C71582">
              <w:rPr>
                <w:noProof/>
                <w:webHidden/>
              </w:rPr>
              <w:fldChar w:fldCharType="begin"/>
            </w:r>
            <w:r w:rsidR="00C71582">
              <w:rPr>
                <w:noProof/>
                <w:webHidden/>
              </w:rPr>
              <w:instrText xml:space="preserve"> PAGEREF _Toc118554875 \h </w:instrText>
            </w:r>
            <w:r w:rsidR="00C71582">
              <w:rPr>
                <w:noProof/>
                <w:webHidden/>
              </w:rPr>
            </w:r>
            <w:r w:rsidR="00C71582">
              <w:rPr>
                <w:noProof/>
                <w:webHidden/>
              </w:rPr>
              <w:fldChar w:fldCharType="separate"/>
            </w:r>
            <w:r w:rsidR="00C71582">
              <w:rPr>
                <w:noProof/>
                <w:webHidden/>
              </w:rPr>
              <w:t>11</w:t>
            </w:r>
            <w:r w:rsidR="00C71582">
              <w:rPr>
                <w:noProof/>
                <w:webHidden/>
              </w:rPr>
              <w:fldChar w:fldCharType="end"/>
            </w:r>
          </w:hyperlink>
        </w:p>
        <w:p w14:paraId="59EED804" w14:textId="25A36C91" w:rsidR="00C71582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4876" w:history="1">
            <w:r w:rsidR="00C71582" w:rsidRPr="00D5420F">
              <w:rPr>
                <w:rStyle w:val="Hyperlink"/>
                <w:noProof/>
              </w:rPr>
              <w:t>Clock synchronisation</w:t>
            </w:r>
            <w:r w:rsidR="00C71582">
              <w:rPr>
                <w:noProof/>
                <w:webHidden/>
              </w:rPr>
              <w:tab/>
            </w:r>
            <w:r w:rsidR="00C71582">
              <w:rPr>
                <w:noProof/>
                <w:webHidden/>
              </w:rPr>
              <w:fldChar w:fldCharType="begin"/>
            </w:r>
            <w:r w:rsidR="00C71582">
              <w:rPr>
                <w:noProof/>
                <w:webHidden/>
              </w:rPr>
              <w:instrText xml:space="preserve"> PAGEREF _Toc118554876 \h </w:instrText>
            </w:r>
            <w:r w:rsidR="00C71582">
              <w:rPr>
                <w:noProof/>
                <w:webHidden/>
              </w:rPr>
            </w:r>
            <w:r w:rsidR="00C71582">
              <w:rPr>
                <w:noProof/>
                <w:webHidden/>
              </w:rPr>
              <w:fldChar w:fldCharType="separate"/>
            </w:r>
            <w:r w:rsidR="00C71582">
              <w:rPr>
                <w:noProof/>
                <w:webHidden/>
              </w:rPr>
              <w:t>12</w:t>
            </w:r>
            <w:r w:rsidR="00C71582">
              <w:rPr>
                <w:noProof/>
                <w:webHidden/>
              </w:rPr>
              <w:fldChar w:fldCharType="end"/>
            </w:r>
          </w:hyperlink>
        </w:p>
        <w:p w14:paraId="3AE205F8" w14:textId="6F637D3C" w:rsidR="00C71582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4877" w:history="1">
            <w:r w:rsidR="00C71582" w:rsidRPr="00D5420F">
              <w:rPr>
                <w:rStyle w:val="Hyperlink"/>
                <w:noProof/>
              </w:rPr>
              <w:t>Secure Development Process</w:t>
            </w:r>
            <w:r w:rsidR="00C71582">
              <w:rPr>
                <w:noProof/>
                <w:webHidden/>
              </w:rPr>
              <w:tab/>
            </w:r>
            <w:r w:rsidR="00C71582">
              <w:rPr>
                <w:noProof/>
                <w:webHidden/>
              </w:rPr>
              <w:fldChar w:fldCharType="begin"/>
            </w:r>
            <w:r w:rsidR="00C71582">
              <w:rPr>
                <w:noProof/>
                <w:webHidden/>
              </w:rPr>
              <w:instrText xml:space="preserve"> PAGEREF _Toc118554877 \h </w:instrText>
            </w:r>
            <w:r w:rsidR="00C71582">
              <w:rPr>
                <w:noProof/>
                <w:webHidden/>
              </w:rPr>
            </w:r>
            <w:r w:rsidR="00C71582">
              <w:rPr>
                <w:noProof/>
                <w:webHidden/>
              </w:rPr>
              <w:fldChar w:fldCharType="separate"/>
            </w:r>
            <w:r w:rsidR="00C71582">
              <w:rPr>
                <w:noProof/>
                <w:webHidden/>
              </w:rPr>
              <w:t>12</w:t>
            </w:r>
            <w:r w:rsidR="00C71582">
              <w:rPr>
                <w:noProof/>
                <w:webHidden/>
              </w:rPr>
              <w:fldChar w:fldCharType="end"/>
            </w:r>
          </w:hyperlink>
        </w:p>
        <w:p w14:paraId="0C0BBFE2" w14:textId="6FA15E5E" w:rsidR="00C71582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4878" w:history="1">
            <w:r w:rsidR="00C71582" w:rsidRPr="00D5420F">
              <w:rPr>
                <w:rStyle w:val="Hyperlink"/>
                <w:noProof/>
              </w:rPr>
              <w:t>Process Compliance</w:t>
            </w:r>
            <w:r w:rsidR="00C71582">
              <w:rPr>
                <w:noProof/>
                <w:webHidden/>
              </w:rPr>
              <w:tab/>
            </w:r>
            <w:r w:rsidR="00C71582">
              <w:rPr>
                <w:noProof/>
                <w:webHidden/>
              </w:rPr>
              <w:fldChar w:fldCharType="begin"/>
            </w:r>
            <w:r w:rsidR="00C71582">
              <w:rPr>
                <w:noProof/>
                <w:webHidden/>
              </w:rPr>
              <w:instrText xml:space="preserve"> PAGEREF _Toc118554878 \h </w:instrText>
            </w:r>
            <w:r w:rsidR="00C71582">
              <w:rPr>
                <w:noProof/>
                <w:webHidden/>
              </w:rPr>
            </w:r>
            <w:r w:rsidR="00C71582">
              <w:rPr>
                <w:noProof/>
                <w:webHidden/>
              </w:rPr>
              <w:fldChar w:fldCharType="separate"/>
            </w:r>
            <w:r w:rsidR="00C71582">
              <w:rPr>
                <w:noProof/>
                <w:webHidden/>
              </w:rPr>
              <w:t>13</w:t>
            </w:r>
            <w:r w:rsidR="00C71582">
              <w:rPr>
                <w:noProof/>
                <w:webHidden/>
              </w:rPr>
              <w:fldChar w:fldCharType="end"/>
            </w:r>
          </w:hyperlink>
        </w:p>
        <w:p w14:paraId="39CCEAD6" w14:textId="1F94C17E" w:rsidR="00C71582" w:rsidRDefault="00000000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4879" w:history="1">
            <w:r w:rsidR="00C71582" w:rsidRPr="00D5420F">
              <w:rPr>
                <w:rStyle w:val="Hyperlink"/>
                <w:noProof/>
              </w:rPr>
              <w:t>Compliance Measurement</w:t>
            </w:r>
            <w:r w:rsidR="00C71582" w:rsidRPr="00D5420F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 w:rsidR="00C71582">
              <w:rPr>
                <w:noProof/>
                <w:webHidden/>
              </w:rPr>
              <w:tab/>
            </w:r>
            <w:r w:rsidR="00C71582">
              <w:rPr>
                <w:noProof/>
                <w:webHidden/>
              </w:rPr>
              <w:fldChar w:fldCharType="begin"/>
            </w:r>
            <w:r w:rsidR="00C71582">
              <w:rPr>
                <w:noProof/>
                <w:webHidden/>
              </w:rPr>
              <w:instrText xml:space="preserve"> PAGEREF _Toc118554879 \h </w:instrText>
            </w:r>
            <w:r w:rsidR="00C71582">
              <w:rPr>
                <w:noProof/>
                <w:webHidden/>
              </w:rPr>
            </w:r>
            <w:r w:rsidR="00C71582">
              <w:rPr>
                <w:noProof/>
                <w:webHidden/>
              </w:rPr>
              <w:fldChar w:fldCharType="separate"/>
            </w:r>
            <w:r w:rsidR="00C71582">
              <w:rPr>
                <w:noProof/>
                <w:webHidden/>
              </w:rPr>
              <w:t>13</w:t>
            </w:r>
            <w:r w:rsidR="00C71582">
              <w:rPr>
                <w:noProof/>
                <w:webHidden/>
              </w:rPr>
              <w:fldChar w:fldCharType="end"/>
            </w:r>
          </w:hyperlink>
        </w:p>
        <w:p w14:paraId="0559F441" w14:textId="70F68491" w:rsidR="00C71582" w:rsidRDefault="00000000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4880" w:history="1">
            <w:r w:rsidR="00C71582" w:rsidRPr="00D5420F">
              <w:rPr>
                <w:rStyle w:val="Hyperlink"/>
                <w:noProof/>
              </w:rPr>
              <w:t>Exceptions</w:t>
            </w:r>
            <w:r w:rsidR="00C71582" w:rsidRPr="00D5420F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 w:rsidR="00C71582">
              <w:rPr>
                <w:noProof/>
                <w:webHidden/>
              </w:rPr>
              <w:tab/>
            </w:r>
            <w:r w:rsidR="00C71582">
              <w:rPr>
                <w:noProof/>
                <w:webHidden/>
              </w:rPr>
              <w:fldChar w:fldCharType="begin"/>
            </w:r>
            <w:r w:rsidR="00C71582">
              <w:rPr>
                <w:noProof/>
                <w:webHidden/>
              </w:rPr>
              <w:instrText xml:space="preserve"> PAGEREF _Toc118554880 \h </w:instrText>
            </w:r>
            <w:r w:rsidR="00C71582">
              <w:rPr>
                <w:noProof/>
                <w:webHidden/>
              </w:rPr>
            </w:r>
            <w:r w:rsidR="00C71582">
              <w:rPr>
                <w:noProof/>
                <w:webHidden/>
              </w:rPr>
              <w:fldChar w:fldCharType="separate"/>
            </w:r>
            <w:r w:rsidR="00C71582">
              <w:rPr>
                <w:noProof/>
                <w:webHidden/>
              </w:rPr>
              <w:t>13</w:t>
            </w:r>
            <w:r w:rsidR="00C71582">
              <w:rPr>
                <w:noProof/>
                <w:webHidden/>
              </w:rPr>
              <w:fldChar w:fldCharType="end"/>
            </w:r>
          </w:hyperlink>
        </w:p>
        <w:p w14:paraId="66FC134A" w14:textId="3F241CAA" w:rsidR="00C71582" w:rsidRDefault="00000000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4881" w:history="1">
            <w:r w:rsidR="00C71582" w:rsidRPr="00D5420F">
              <w:rPr>
                <w:rStyle w:val="Hyperlink"/>
                <w:noProof/>
              </w:rPr>
              <w:t>Non-Compliance</w:t>
            </w:r>
            <w:r w:rsidR="00C71582" w:rsidRPr="00D5420F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 w:rsidR="00C71582">
              <w:rPr>
                <w:noProof/>
                <w:webHidden/>
              </w:rPr>
              <w:tab/>
            </w:r>
            <w:r w:rsidR="00C71582">
              <w:rPr>
                <w:noProof/>
                <w:webHidden/>
              </w:rPr>
              <w:fldChar w:fldCharType="begin"/>
            </w:r>
            <w:r w:rsidR="00C71582">
              <w:rPr>
                <w:noProof/>
                <w:webHidden/>
              </w:rPr>
              <w:instrText xml:space="preserve"> PAGEREF _Toc118554881 \h </w:instrText>
            </w:r>
            <w:r w:rsidR="00C71582">
              <w:rPr>
                <w:noProof/>
                <w:webHidden/>
              </w:rPr>
            </w:r>
            <w:r w:rsidR="00C71582">
              <w:rPr>
                <w:noProof/>
                <w:webHidden/>
              </w:rPr>
              <w:fldChar w:fldCharType="separate"/>
            </w:r>
            <w:r w:rsidR="00C71582">
              <w:rPr>
                <w:noProof/>
                <w:webHidden/>
              </w:rPr>
              <w:t>13</w:t>
            </w:r>
            <w:r w:rsidR="00C71582">
              <w:rPr>
                <w:noProof/>
                <w:webHidden/>
              </w:rPr>
              <w:fldChar w:fldCharType="end"/>
            </w:r>
          </w:hyperlink>
        </w:p>
        <w:p w14:paraId="6F7CE821" w14:textId="7388A0AA" w:rsidR="00C71582" w:rsidRDefault="00000000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54882" w:history="1">
            <w:r w:rsidR="00C71582" w:rsidRPr="00D5420F">
              <w:rPr>
                <w:rStyle w:val="Hyperlink"/>
                <w:noProof/>
              </w:rPr>
              <w:t>Continual Improvement</w:t>
            </w:r>
            <w:r w:rsidR="00C71582">
              <w:rPr>
                <w:noProof/>
                <w:webHidden/>
              </w:rPr>
              <w:tab/>
            </w:r>
            <w:r w:rsidR="00C71582">
              <w:rPr>
                <w:noProof/>
                <w:webHidden/>
              </w:rPr>
              <w:fldChar w:fldCharType="begin"/>
            </w:r>
            <w:r w:rsidR="00C71582">
              <w:rPr>
                <w:noProof/>
                <w:webHidden/>
              </w:rPr>
              <w:instrText xml:space="preserve"> PAGEREF _Toc118554882 \h </w:instrText>
            </w:r>
            <w:r w:rsidR="00C71582">
              <w:rPr>
                <w:noProof/>
                <w:webHidden/>
              </w:rPr>
            </w:r>
            <w:r w:rsidR="00C71582">
              <w:rPr>
                <w:noProof/>
                <w:webHidden/>
              </w:rPr>
              <w:fldChar w:fldCharType="separate"/>
            </w:r>
            <w:r w:rsidR="00C71582">
              <w:rPr>
                <w:noProof/>
                <w:webHidden/>
              </w:rPr>
              <w:t>13</w:t>
            </w:r>
            <w:r w:rsidR="00C71582">
              <w:rPr>
                <w:noProof/>
                <w:webHidden/>
              </w:rPr>
              <w:fldChar w:fldCharType="end"/>
            </w:r>
          </w:hyperlink>
        </w:p>
        <w:p w14:paraId="37231E3A" w14:textId="25E2298F" w:rsidR="00FC7F36" w:rsidRDefault="00FC7F36">
          <w:r>
            <w:rPr>
              <w:b/>
              <w:bCs/>
              <w:noProof/>
            </w:rPr>
            <w:fldChar w:fldCharType="end"/>
          </w:r>
        </w:p>
      </w:sdtContent>
    </w:sdt>
    <w:p w14:paraId="6D1AD527" w14:textId="77777777" w:rsidR="00C71582" w:rsidRDefault="00C71582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32"/>
          <w:szCs w:val="32"/>
        </w:rPr>
      </w:pPr>
      <w:r>
        <w:br w:type="page"/>
      </w:r>
    </w:p>
    <w:p w14:paraId="3E73C99A" w14:textId="6E87DC49" w:rsidR="00CE2137" w:rsidRDefault="00CE2137" w:rsidP="00CE2137">
      <w:pPr>
        <w:pStyle w:val="Heading1"/>
      </w:pPr>
      <w:bookmarkStart w:id="2" w:name="_Toc118554853"/>
      <w:r w:rsidRPr="00CE2137">
        <w:t>Purpose</w:t>
      </w:r>
      <w:bookmarkEnd w:id="2"/>
    </w:p>
    <w:p w14:paraId="7B09E884" w14:textId="1CEEF953" w:rsidR="00CE2137" w:rsidRDefault="002C309A" w:rsidP="00CE2137">
      <w:r>
        <w:t xml:space="preserve">The security operations manual is a </w:t>
      </w:r>
      <w:r w:rsidR="00F310C8">
        <w:t>high-level</w:t>
      </w:r>
      <w:r>
        <w:t xml:space="preserve"> process manual documenting the company’s internal business processes and procedures. In some </w:t>
      </w:r>
      <w:r w:rsidR="00F310C8">
        <w:t>cases,</w:t>
      </w:r>
      <w:r>
        <w:t xml:space="preserve"> it may reference external sources where the information is subject to update by other departments and processes. </w:t>
      </w:r>
    </w:p>
    <w:p w14:paraId="793F25D0" w14:textId="77777777" w:rsidR="002C309A" w:rsidRDefault="002C309A" w:rsidP="002C309A">
      <w:pPr>
        <w:pStyle w:val="Heading1"/>
      </w:pPr>
      <w:bookmarkStart w:id="3" w:name="_Toc62118691"/>
      <w:bookmarkStart w:id="4" w:name="_Toc118554854"/>
      <w:r>
        <w:t>Secure Remote IT – A Security-by-Design Based Approach</w:t>
      </w:r>
      <w:bookmarkEnd w:id="3"/>
      <w:bookmarkEnd w:id="4"/>
    </w:p>
    <w:p w14:paraId="4C62261B" w14:textId="77777777" w:rsidR="00790977" w:rsidRPr="00C71582" w:rsidRDefault="00790977" w:rsidP="00790977">
      <w:pPr>
        <w:rPr>
          <w:color w:val="1DE800"/>
        </w:rPr>
      </w:pPr>
      <w:bookmarkStart w:id="5" w:name="_Toc62118692"/>
      <w:r w:rsidRPr="00C71582">
        <w:rPr>
          <w:color w:val="1DE800"/>
        </w:rPr>
        <w:t>[Inset process]</w:t>
      </w:r>
    </w:p>
    <w:p w14:paraId="6C5CC4CE" w14:textId="77777777" w:rsidR="00790977" w:rsidRDefault="00790977" w:rsidP="00790977">
      <w:pPr>
        <w:rPr>
          <w:color w:val="000000" w:themeColor="text1"/>
        </w:rPr>
      </w:pPr>
      <w:r w:rsidRPr="00852DE6">
        <w:rPr>
          <w:b/>
          <w:bCs/>
          <w:color w:val="000000" w:themeColor="text1"/>
        </w:rPr>
        <w:t xml:space="preserve">Process owner: </w:t>
      </w:r>
      <w:r w:rsidRPr="00C71582">
        <w:rPr>
          <w:b/>
          <w:bCs/>
          <w:color w:val="1DE800"/>
        </w:rPr>
        <w:t>[name]</w:t>
      </w:r>
      <w:r w:rsidRPr="00C71582">
        <w:rPr>
          <w:color w:val="1DE800"/>
        </w:rPr>
        <w:t>.</w:t>
      </w:r>
    </w:p>
    <w:p w14:paraId="7E2C2577" w14:textId="77777777" w:rsidR="002C309A" w:rsidRDefault="002C309A" w:rsidP="002C309A">
      <w:pPr>
        <w:pStyle w:val="Heading1"/>
      </w:pPr>
      <w:bookmarkStart w:id="6" w:name="_Toc118554855"/>
      <w:r>
        <w:t>New Employee Onboarding</w:t>
      </w:r>
      <w:bookmarkEnd w:id="5"/>
      <w:bookmarkEnd w:id="6"/>
      <w:r>
        <w:t xml:space="preserve"> </w:t>
      </w:r>
    </w:p>
    <w:p w14:paraId="7158114E" w14:textId="77777777" w:rsidR="00790977" w:rsidRPr="00C71582" w:rsidRDefault="00790977" w:rsidP="00790977">
      <w:pPr>
        <w:rPr>
          <w:color w:val="1DE800"/>
        </w:rPr>
      </w:pPr>
      <w:bookmarkStart w:id="7" w:name="_Toc62118693"/>
      <w:r w:rsidRPr="00C71582">
        <w:rPr>
          <w:color w:val="1DE800"/>
        </w:rPr>
        <w:t>[Inset process]</w:t>
      </w:r>
    </w:p>
    <w:p w14:paraId="5A9CCC9A" w14:textId="77777777" w:rsidR="00790977" w:rsidRDefault="00790977" w:rsidP="00790977">
      <w:pPr>
        <w:rPr>
          <w:color w:val="000000" w:themeColor="text1"/>
        </w:rPr>
      </w:pPr>
      <w:r w:rsidRPr="00852DE6">
        <w:rPr>
          <w:b/>
          <w:bCs/>
          <w:color w:val="000000" w:themeColor="text1"/>
        </w:rPr>
        <w:t xml:space="preserve">Process owner: </w:t>
      </w:r>
      <w:r w:rsidRPr="00C71582">
        <w:rPr>
          <w:b/>
          <w:bCs/>
          <w:color w:val="1DE800"/>
        </w:rPr>
        <w:t>[name]</w:t>
      </w:r>
      <w:r w:rsidRPr="00C71582">
        <w:rPr>
          <w:color w:val="1DE800"/>
        </w:rPr>
        <w:t>.</w:t>
      </w:r>
    </w:p>
    <w:p w14:paraId="3D3E9D57" w14:textId="77777777" w:rsidR="002C309A" w:rsidRDefault="002C309A" w:rsidP="002C309A">
      <w:pPr>
        <w:pStyle w:val="Heading1"/>
      </w:pPr>
      <w:bookmarkStart w:id="8" w:name="_Toc118554856"/>
      <w:r>
        <w:t>Employee Role Change</w:t>
      </w:r>
      <w:bookmarkEnd w:id="7"/>
      <w:bookmarkEnd w:id="8"/>
    </w:p>
    <w:p w14:paraId="7C5C3246" w14:textId="77777777" w:rsidR="00790977" w:rsidRPr="00C71582" w:rsidRDefault="00790977" w:rsidP="00790977">
      <w:pPr>
        <w:rPr>
          <w:color w:val="1DE800"/>
        </w:rPr>
      </w:pPr>
      <w:bookmarkStart w:id="9" w:name="_Toc62118694"/>
      <w:r w:rsidRPr="00C71582">
        <w:rPr>
          <w:color w:val="1DE800"/>
        </w:rPr>
        <w:t>[Inset process]</w:t>
      </w:r>
    </w:p>
    <w:p w14:paraId="78019FB0" w14:textId="77777777" w:rsidR="00790977" w:rsidRDefault="00790977" w:rsidP="00790977">
      <w:pPr>
        <w:rPr>
          <w:color w:val="000000" w:themeColor="text1"/>
        </w:rPr>
      </w:pPr>
      <w:r w:rsidRPr="00852DE6">
        <w:rPr>
          <w:b/>
          <w:bCs/>
          <w:color w:val="000000" w:themeColor="text1"/>
        </w:rPr>
        <w:t xml:space="preserve">Process owner: </w:t>
      </w:r>
      <w:r w:rsidRPr="00C71582">
        <w:rPr>
          <w:b/>
          <w:bCs/>
          <w:color w:val="1DE800"/>
        </w:rPr>
        <w:t>[name]</w:t>
      </w:r>
      <w:r w:rsidRPr="00C71582">
        <w:rPr>
          <w:color w:val="1DE800"/>
        </w:rPr>
        <w:t>.</w:t>
      </w:r>
    </w:p>
    <w:p w14:paraId="3AB78C36" w14:textId="77777777" w:rsidR="002C309A" w:rsidRDefault="002C309A" w:rsidP="002C309A">
      <w:pPr>
        <w:pStyle w:val="Heading1"/>
      </w:pPr>
      <w:bookmarkStart w:id="10" w:name="_Toc118554857"/>
      <w:r>
        <w:t>Employee Offboarding</w:t>
      </w:r>
      <w:bookmarkEnd w:id="9"/>
      <w:bookmarkEnd w:id="10"/>
    </w:p>
    <w:p w14:paraId="32B8A7DA" w14:textId="77777777" w:rsidR="00790977" w:rsidRPr="00C71582" w:rsidRDefault="00790977" w:rsidP="00790977">
      <w:pPr>
        <w:rPr>
          <w:color w:val="1DE800"/>
        </w:rPr>
      </w:pPr>
      <w:bookmarkStart w:id="11" w:name="_Toc62118695"/>
      <w:r w:rsidRPr="00C71582">
        <w:rPr>
          <w:color w:val="1DE800"/>
        </w:rPr>
        <w:t>[Inset process]</w:t>
      </w:r>
    </w:p>
    <w:p w14:paraId="710C350D" w14:textId="77777777" w:rsidR="00790977" w:rsidRDefault="00790977" w:rsidP="00790977">
      <w:pPr>
        <w:rPr>
          <w:color w:val="000000" w:themeColor="text1"/>
        </w:rPr>
      </w:pPr>
      <w:r w:rsidRPr="00852DE6">
        <w:rPr>
          <w:b/>
          <w:bCs/>
          <w:color w:val="000000" w:themeColor="text1"/>
        </w:rPr>
        <w:t>Process owner:</w:t>
      </w:r>
      <w:r w:rsidRPr="00C71582">
        <w:rPr>
          <w:b/>
          <w:bCs/>
          <w:color w:val="1DE800"/>
        </w:rPr>
        <w:t xml:space="preserve"> [name]</w:t>
      </w:r>
      <w:r w:rsidRPr="00C71582">
        <w:rPr>
          <w:color w:val="1DE800"/>
        </w:rPr>
        <w:t>.</w:t>
      </w:r>
    </w:p>
    <w:p w14:paraId="7D7D764B" w14:textId="77777777" w:rsidR="002C309A" w:rsidRDefault="002C309A" w:rsidP="002C309A">
      <w:pPr>
        <w:pStyle w:val="Heading1"/>
      </w:pPr>
      <w:bookmarkStart w:id="12" w:name="_Toc118554858"/>
      <w:r>
        <w:t>Security Stand-Ups</w:t>
      </w:r>
      <w:bookmarkEnd w:id="11"/>
      <w:bookmarkEnd w:id="12"/>
    </w:p>
    <w:p w14:paraId="6A67E4B2" w14:textId="77777777" w:rsidR="00790977" w:rsidRPr="00C71582" w:rsidRDefault="00790977" w:rsidP="00790977">
      <w:pPr>
        <w:rPr>
          <w:color w:val="1DE800"/>
        </w:rPr>
      </w:pPr>
      <w:r w:rsidRPr="00C71582">
        <w:rPr>
          <w:color w:val="1DE800"/>
        </w:rPr>
        <w:t>[Inset process]</w:t>
      </w:r>
    </w:p>
    <w:p w14:paraId="2EBD642C" w14:textId="77777777" w:rsidR="00790977" w:rsidRDefault="00790977" w:rsidP="00790977">
      <w:pPr>
        <w:rPr>
          <w:color w:val="000000" w:themeColor="text1"/>
        </w:rPr>
      </w:pPr>
      <w:r w:rsidRPr="00852DE6">
        <w:rPr>
          <w:b/>
          <w:bCs/>
          <w:color w:val="000000" w:themeColor="text1"/>
        </w:rPr>
        <w:t>Process owner:</w:t>
      </w:r>
      <w:r w:rsidRPr="00C71582">
        <w:rPr>
          <w:b/>
          <w:bCs/>
          <w:color w:val="1DE800"/>
        </w:rPr>
        <w:t xml:space="preserve"> [name]</w:t>
      </w:r>
      <w:r w:rsidRPr="00C71582">
        <w:rPr>
          <w:color w:val="1DE800"/>
        </w:rPr>
        <w:t>.</w:t>
      </w:r>
    </w:p>
    <w:p w14:paraId="3B9FF349" w14:textId="77777777" w:rsidR="002C309A" w:rsidRDefault="002C309A" w:rsidP="002C309A">
      <w:pPr>
        <w:rPr>
          <w:color w:val="000000" w:themeColor="text1"/>
        </w:rPr>
      </w:pPr>
    </w:p>
    <w:p w14:paraId="02451449" w14:textId="77777777" w:rsidR="002C309A" w:rsidRDefault="002C309A" w:rsidP="002C309A">
      <w:pPr>
        <w:pStyle w:val="Heading1"/>
        <w:jc w:val="left"/>
      </w:pPr>
      <w:bookmarkStart w:id="13" w:name="_Toc62118696"/>
      <w:bookmarkStart w:id="14" w:name="_Toc118554859"/>
      <w:r>
        <w:t>Password, Security Key, Secret Authentication Management, Key Management</w:t>
      </w:r>
      <w:bookmarkEnd w:id="13"/>
      <w:bookmarkEnd w:id="14"/>
    </w:p>
    <w:p w14:paraId="465F096D" w14:textId="77777777" w:rsidR="00790977" w:rsidRPr="00C71582" w:rsidRDefault="00790977" w:rsidP="00790977">
      <w:pPr>
        <w:rPr>
          <w:color w:val="1DE800"/>
        </w:rPr>
      </w:pPr>
      <w:r w:rsidRPr="00C71582">
        <w:rPr>
          <w:color w:val="1DE800"/>
        </w:rPr>
        <w:t>[Inset process]</w:t>
      </w:r>
    </w:p>
    <w:p w14:paraId="46F970C4" w14:textId="77777777" w:rsidR="00790977" w:rsidRDefault="00790977" w:rsidP="00790977">
      <w:pPr>
        <w:rPr>
          <w:color w:val="000000" w:themeColor="text1"/>
        </w:rPr>
      </w:pPr>
      <w:r w:rsidRPr="00852DE6">
        <w:rPr>
          <w:b/>
          <w:bCs/>
          <w:color w:val="000000" w:themeColor="text1"/>
        </w:rPr>
        <w:t xml:space="preserve">Process owner: </w:t>
      </w:r>
      <w:r w:rsidRPr="00C71582">
        <w:rPr>
          <w:b/>
          <w:bCs/>
          <w:color w:val="1DE800"/>
        </w:rPr>
        <w:t>[name]</w:t>
      </w:r>
      <w:r w:rsidRPr="00C71582">
        <w:rPr>
          <w:color w:val="1DE800"/>
        </w:rPr>
        <w:t>.</w:t>
      </w:r>
    </w:p>
    <w:p w14:paraId="283E3BD9" w14:textId="77777777" w:rsidR="002C309A" w:rsidRDefault="002C309A" w:rsidP="002C309A"/>
    <w:p w14:paraId="768AC14E" w14:textId="77777777" w:rsidR="002C309A" w:rsidRDefault="002C309A" w:rsidP="002C309A">
      <w:pPr>
        <w:pStyle w:val="Heading1"/>
      </w:pPr>
      <w:bookmarkStart w:id="15" w:name="_Toc62118697"/>
      <w:bookmarkStart w:id="16" w:name="_Toc118554860"/>
      <w:r>
        <w:t>Management of Software Access &amp; Subscriptions</w:t>
      </w:r>
      <w:bookmarkEnd w:id="15"/>
      <w:bookmarkEnd w:id="16"/>
    </w:p>
    <w:p w14:paraId="707D8BBB" w14:textId="77777777" w:rsidR="00790977" w:rsidRPr="00C71582" w:rsidRDefault="00790977" w:rsidP="00790977">
      <w:pPr>
        <w:rPr>
          <w:color w:val="1DE800"/>
        </w:rPr>
      </w:pPr>
      <w:r w:rsidRPr="00C71582">
        <w:rPr>
          <w:color w:val="1DE800"/>
        </w:rPr>
        <w:t>[Inset process]</w:t>
      </w:r>
    </w:p>
    <w:p w14:paraId="1B668091" w14:textId="77777777" w:rsidR="00790977" w:rsidRDefault="00790977" w:rsidP="00790977">
      <w:pPr>
        <w:rPr>
          <w:color w:val="000000" w:themeColor="text1"/>
        </w:rPr>
      </w:pPr>
      <w:r w:rsidRPr="00852DE6">
        <w:rPr>
          <w:b/>
          <w:bCs/>
          <w:color w:val="000000" w:themeColor="text1"/>
        </w:rPr>
        <w:t xml:space="preserve">Process owner: </w:t>
      </w:r>
      <w:r w:rsidRPr="00C71582">
        <w:rPr>
          <w:b/>
          <w:bCs/>
          <w:color w:val="1DE800"/>
        </w:rPr>
        <w:t>[name]</w:t>
      </w:r>
      <w:r w:rsidRPr="00C71582">
        <w:rPr>
          <w:color w:val="1DE800"/>
        </w:rPr>
        <w:t>.</w:t>
      </w:r>
    </w:p>
    <w:p w14:paraId="1E99C50A" w14:textId="77777777" w:rsidR="002C309A" w:rsidRDefault="002C309A" w:rsidP="002C309A"/>
    <w:p w14:paraId="0C28CE61" w14:textId="77777777" w:rsidR="002C309A" w:rsidRDefault="002C309A" w:rsidP="002C309A">
      <w:pPr>
        <w:pStyle w:val="Heading1"/>
      </w:pPr>
      <w:bookmarkStart w:id="17" w:name="_Toc62118698"/>
      <w:bookmarkStart w:id="18" w:name="_Toc118554861"/>
      <w:r>
        <w:t>Incident Management: Security Alerts &amp; Escalation Process</w:t>
      </w:r>
      <w:bookmarkEnd w:id="17"/>
      <w:bookmarkEnd w:id="18"/>
    </w:p>
    <w:p w14:paraId="3FB93766" w14:textId="77777777" w:rsidR="00790977" w:rsidRPr="00C71582" w:rsidRDefault="00790977" w:rsidP="00790977">
      <w:pPr>
        <w:rPr>
          <w:color w:val="1DE800"/>
        </w:rPr>
      </w:pPr>
      <w:r w:rsidRPr="00C71582">
        <w:rPr>
          <w:color w:val="1DE800"/>
        </w:rPr>
        <w:t>[Inset process]</w:t>
      </w:r>
    </w:p>
    <w:p w14:paraId="3F8F1DF8" w14:textId="77777777" w:rsidR="00790977" w:rsidRDefault="00790977" w:rsidP="00790977">
      <w:pPr>
        <w:rPr>
          <w:color w:val="000000" w:themeColor="text1"/>
        </w:rPr>
      </w:pPr>
      <w:r w:rsidRPr="00852DE6">
        <w:rPr>
          <w:b/>
          <w:bCs/>
          <w:color w:val="000000" w:themeColor="text1"/>
        </w:rPr>
        <w:t xml:space="preserve">Process owner: </w:t>
      </w:r>
      <w:r w:rsidRPr="00C71582">
        <w:rPr>
          <w:b/>
          <w:bCs/>
          <w:color w:val="1DE800"/>
        </w:rPr>
        <w:t>[name]</w:t>
      </w:r>
      <w:r w:rsidRPr="00C71582">
        <w:rPr>
          <w:color w:val="1DE800"/>
        </w:rPr>
        <w:t>.</w:t>
      </w:r>
    </w:p>
    <w:p w14:paraId="2319DBEE" w14:textId="77777777" w:rsidR="002C309A" w:rsidRPr="005E6EE0" w:rsidRDefault="002C309A" w:rsidP="002C309A">
      <w:pPr>
        <w:rPr>
          <w:color w:val="000000" w:themeColor="text1"/>
        </w:rPr>
      </w:pPr>
    </w:p>
    <w:p w14:paraId="3216EF1C" w14:textId="77777777" w:rsidR="002C309A" w:rsidRDefault="002C309A" w:rsidP="002C309A">
      <w:pPr>
        <w:pStyle w:val="Heading1"/>
      </w:pPr>
      <w:bookmarkStart w:id="19" w:name="_Toc62118699"/>
      <w:bookmarkStart w:id="20" w:name="_Toc118554862"/>
      <w:r>
        <w:t>Information Security Training &amp; Continuous Improvement</w:t>
      </w:r>
      <w:bookmarkEnd w:id="19"/>
      <w:bookmarkEnd w:id="20"/>
    </w:p>
    <w:p w14:paraId="328E5563" w14:textId="77777777" w:rsidR="00790977" w:rsidRPr="00C71582" w:rsidRDefault="00790977" w:rsidP="00790977">
      <w:pPr>
        <w:rPr>
          <w:color w:val="1DE800"/>
        </w:rPr>
      </w:pPr>
      <w:r w:rsidRPr="00C71582">
        <w:rPr>
          <w:color w:val="1DE800"/>
        </w:rPr>
        <w:t>[Inset process]</w:t>
      </w:r>
    </w:p>
    <w:p w14:paraId="196E838B" w14:textId="77777777" w:rsidR="00790977" w:rsidRDefault="00790977" w:rsidP="00790977">
      <w:pPr>
        <w:rPr>
          <w:color w:val="000000" w:themeColor="text1"/>
        </w:rPr>
      </w:pPr>
      <w:r w:rsidRPr="00852DE6">
        <w:rPr>
          <w:b/>
          <w:bCs/>
          <w:color w:val="000000" w:themeColor="text1"/>
        </w:rPr>
        <w:t xml:space="preserve">Process owner: </w:t>
      </w:r>
      <w:r w:rsidRPr="00C71582">
        <w:rPr>
          <w:b/>
          <w:bCs/>
          <w:color w:val="1DE800"/>
        </w:rPr>
        <w:t>[name]</w:t>
      </w:r>
      <w:r w:rsidRPr="00C71582">
        <w:rPr>
          <w:color w:val="1DE800"/>
        </w:rPr>
        <w:t>.</w:t>
      </w:r>
    </w:p>
    <w:p w14:paraId="0BCBC425" w14:textId="77777777" w:rsidR="002C309A" w:rsidRDefault="002C309A" w:rsidP="002C309A"/>
    <w:p w14:paraId="2330722C" w14:textId="77777777" w:rsidR="002C309A" w:rsidRDefault="002C309A" w:rsidP="002C309A">
      <w:pPr>
        <w:pStyle w:val="Heading1"/>
      </w:pPr>
      <w:bookmarkStart w:id="21" w:name="_Toc62118700"/>
      <w:bookmarkStart w:id="22" w:name="_Toc118554863"/>
      <w:r>
        <w:t>Background Checks</w:t>
      </w:r>
      <w:bookmarkEnd w:id="21"/>
      <w:bookmarkEnd w:id="22"/>
    </w:p>
    <w:p w14:paraId="7DA9785A" w14:textId="77777777" w:rsidR="00790977" w:rsidRPr="00C71582" w:rsidRDefault="00790977" w:rsidP="00790977">
      <w:pPr>
        <w:rPr>
          <w:color w:val="1DE800"/>
        </w:rPr>
      </w:pPr>
      <w:r w:rsidRPr="00C71582">
        <w:rPr>
          <w:color w:val="1DE800"/>
        </w:rPr>
        <w:t>[Inset process]</w:t>
      </w:r>
    </w:p>
    <w:p w14:paraId="697B1981" w14:textId="77777777" w:rsidR="00790977" w:rsidRDefault="00790977" w:rsidP="00790977">
      <w:pPr>
        <w:rPr>
          <w:color w:val="000000" w:themeColor="text1"/>
        </w:rPr>
      </w:pPr>
      <w:r w:rsidRPr="00852DE6">
        <w:rPr>
          <w:b/>
          <w:bCs/>
          <w:color w:val="000000" w:themeColor="text1"/>
        </w:rPr>
        <w:t xml:space="preserve">Process owner: </w:t>
      </w:r>
      <w:r w:rsidRPr="00C71582">
        <w:rPr>
          <w:b/>
          <w:bCs/>
          <w:color w:val="1DE800"/>
        </w:rPr>
        <w:t>[name]</w:t>
      </w:r>
      <w:r w:rsidRPr="00C71582">
        <w:rPr>
          <w:color w:val="1DE800"/>
        </w:rPr>
        <w:t>.</w:t>
      </w:r>
    </w:p>
    <w:p w14:paraId="414B237B" w14:textId="77777777" w:rsidR="002C309A" w:rsidRDefault="002C309A" w:rsidP="002C309A"/>
    <w:p w14:paraId="7A9CF029" w14:textId="77777777" w:rsidR="002C309A" w:rsidRDefault="002C309A" w:rsidP="002C309A">
      <w:pPr>
        <w:pStyle w:val="Heading1"/>
      </w:pPr>
      <w:bookmarkStart w:id="23" w:name="_Toc62118701"/>
      <w:bookmarkStart w:id="24" w:name="_Toc118554864"/>
      <w:r>
        <w:t>Third-Party Supplier Onboarding &amp; Review</w:t>
      </w:r>
      <w:bookmarkEnd w:id="23"/>
      <w:bookmarkEnd w:id="24"/>
    </w:p>
    <w:p w14:paraId="20029584" w14:textId="77777777" w:rsidR="00790977" w:rsidRPr="00C71582" w:rsidRDefault="00790977" w:rsidP="00790977">
      <w:pPr>
        <w:rPr>
          <w:color w:val="1DE800"/>
        </w:rPr>
      </w:pPr>
      <w:r w:rsidRPr="00C71582">
        <w:rPr>
          <w:color w:val="1DE800"/>
        </w:rPr>
        <w:t>[Inset process]</w:t>
      </w:r>
    </w:p>
    <w:p w14:paraId="1E2E9F7E" w14:textId="77777777" w:rsidR="00790977" w:rsidRDefault="00790977" w:rsidP="00790977">
      <w:pPr>
        <w:rPr>
          <w:color w:val="000000" w:themeColor="text1"/>
        </w:rPr>
      </w:pPr>
      <w:r w:rsidRPr="00852DE6">
        <w:rPr>
          <w:b/>
          <w:bCs/>
          <w:color w:val="000000" w:themeColor="text1"/>
        </w:rPr>
        <w:t xml:space="preserve">Process owner: </w:t>
      </w:r>
      <w:r w:rsidRPr="00C71582">
        <w:rPr>
          <w:b/>
          <w:bCs/>
          <w:color w:val="1DE800"/>
        </w:rPr>
        <w:t>[name]</w:t>
      </w:r>
      <w:r w:rsidRPr="00C71582">
        <w:rPr>
          <w:color w:val="1DE800"/>
        </w:rPr>
        <w:t>.</w:t>
      </w:r>
    </w:p>
    <w:p w14:paraId="78564F92" w14:textId="77777777" w:rsidR="002C309A" w:rsidRDefault="002C309A" w:rsidP="002C309A"/>
    <w:p w14:paraId="22378F99" w14:textId="77777777" w:rsidR="002C309A" w:rsidRDefault="002C309A" w:rsidP="002C309A">
      <w:pPr>
        <w:pStyle w:val="Heading1"/>
      </w:pPr>
      <w:bookmarkStart w:id="25" w:name="_Toc62118702"/>
      <w:bookmarkStart w:id="26" w:name="_Toc118554865"/>
      <w:r>
        <w:t>Back-up &amp; Restore Process</w:t>
      </w:r>
      <w:bookmarkEnd w:id="25"/>
      <w:bookmarkEnd w:id="26"/>
    </w:p>
    <w:p w14:paraId="021C02C8" w14:textId="77777777" w:rsidR="00790977" w:rsidRPr="00C71582" w:rsidRDefault="00790977" w:rsidP="00790977">
      <w:pPr>
        <w:rPr>
          <w:color w:val="1DE800"/>
        </w:rPr>
      </w:pPr>
      <w:r w:rsidRPr="00C71582">
        <w:rPr>
          <w:color w:val="1DE800"/>
        </w:rPr>
        <w:t>[Inset process]</w:t>
      </w:r>
    </w:p>
    <w:p w14:paraId="07A3550D" w14:textId="77777777" w:rsidR="00790977" w:rsidRDefault="00790977" w:rsidP="00790977">
      <w:pPr>
        <w:rPr>
          <w:color w:val="000000" w:themeColor="text1"/>
        </w:rPr>
      </w:pPr>
      <w:r w:rsidRPr="00852DE6">
        <w:rPr>
          <w:b/>
          <w:bCs/>
          <w:color w:val="000000" w:themeColor="text1"/>
        </w:rPr>
        <w:t xml:space="preserve">Process owner: </w:t>
      </w:r>
      <w:r w:rsidRPr="00C71582">
        <w:rPr>
          <w:b/>
          <w:bCs/>
          <w:color w:val="1DE800"/>
        </w:rPr>
        <w:t>[name]</w:t>
      </w:r>
      <w:r w:rsidRPr="00C71582">
        <w:rPr>
          <w:color w:val="1DE800"/>
        </w:rPr>
        <w:t>.</w:t>
      </w:r>
    </w:p>
    <w:p w14:paraId="5720F234" w14:textId="77777777" w:rsidR="002C309A" w:rsidRPr="00872C13" w:rsidRDefault="002C309A" w:rsidP="002C309A">
      <w:pPr>
        <w:rPr>
          <w:color w:val="000000" w:themeColor="text1"/>
        </w:rPr>
      </w:pPr>
    </w:p>
    <w:p w14:paraId="25F88E22" w14:textId="77777777" w:rsidR="002C309A" w:rsidRDefault="002C309A" w:rsidP="002C309A">
      <w:pPr>
        <w:pStyle w:val="Heading1"/>
      </w:pPr>
      <w:bookmarkStart w:id="27" w:name="_Toc62118703"/>
      <w:bookmarkStart w:id="28" w:name="_Toc118554866"/>
      <w:r>
        <w:t>Change Management Summary</w:t>
      </w:r>
      <w:bookmarkEnd w:id="27"/>
      <w:bookmarkEnd w:id="28"/>
    </w:p>
    <w:p w14:paraId="648A5777" w14:textId="77777777" w:rsidR="00790977" w:rsidRPr="00C71582" w:rsidRDefault="00790977" w:rsidP="00790977">
      <w:pPr>
        <w:rPr>
          <w:color w:val="1DE800"/>
        </w:rPr>
      </w:pPr>
      <w:r w:rsidRPr="00C71582">
        <w:rPr>
          <w:color w:val="1DE800"/>
        </w:rPr>
        <w:t>[Inset process]</w:t>
      </w:r>
    </w:p>
    <w:p w14:paraId="2A4A5E9A" w14:textId="77777777" w:rsidR="00790977" w:rsidRDefault="00790977" w:rsidP="00790977">
      <w:pPr>
        <w:rPr>
          <w:color w:val="000000" w:themeColor="text1"/>
        </w:rPr>
      </w:pPr>
      <w:r w:rsidRPr="00852DE6">
        <w:rPr>
          <w:b/>
          <w:bCs/>
          <w:color w:val="000000" w:themeColor="text1"/>
        </w:rPr>
        <w:t xml:space="preserve">Process owner: </w:t>
      </w:r>
      <w:r w:rsidRPr="00C71582">
        <w:rPr>
          <w:b/>
          <w:bCs/>
          <w:color w:val="1DE800"/>
        </w:rPr>
        <w:t>[name]</w:t>
      </w:r>
      <w:r w:rsidRPr="00C71582">
        <w:rPr>
          <w:color w:val="1DE800"/>
        </w:rPr>
        <w:t>.</w:t>
      </w:r>
    </w:p>
    <w:p w14:paraId="660395F5" w14:textId="77777777" w:rsidR="002C309A" w:rsidRDefault="002C309A" w:rsidP="002C309A"/>
    <w:p w14:paraId="329CC7A6" w14:textId="77777777" w:rsidR="002C309A" w:rsidRDefault="002C309A" w:rsidP="002C309A">
      <w:pPr>
        <w:pStyle w:val="Heading1"/>
      </w:pPr>
      <w:bookmarkStart w:id="29" w:name="_Toc62118704"/>
      <w:bookmarkStart w:id="30" w:name="_Toc118554867"/>
      <w:r>
        <w:t>Capacity Management Process</w:t>
      </w:r>
      <w:bookmarkEnd w:id="29"/>
      <w:bookmarkEnd w:id="30"/>
    </w:p>
    <w:p w14:paraId="5DDA0482" w14:textId="77777777" w:rsidR="00790977" w:rsidRPr="00C71582" w:rsidRDefault="00790977" w:rsidP="00790977">
      <w:pPr>
        <w:rPr>
          <w:color w:val="1DE800"/>
        </w:rPr>
      </w:pPr>
      <w:r w:rsidRPr="00C71582">
        <w:rPr>
          <w:color w:val="1DE800"/>
        </w:rPr>
        <w:t>[Inset process]</w:t>
      </w:r>
    </w:p>
    <w:p w14:paraId="0FEBCFAA" w14:textId="77777777" w:rsidR="00790977" w:rsidRDefault="00790977" w:rsidP="00790977">
      <w:pPr>
        <w:rPr>
          <w:color w:val="000000" w:themeColor="text1"/>
        </w:rPr>
      </w:pPr>
      <w:r w:rsidRPr="00852DE6">
        <w:rPr>
          <w:b/>
          <w:bCs/>
          <w:color w:val="000000" w:themeColor="text1"/>
        </w:rPr>
        <w:t>Process owner:</w:t>
      </w:r>
      <w:r w:rsidRPr="00C71582">
        <w:rPr>
          <w:b/>
          <w:bCs/>
          <w:color w:val="1DE800"/>
        </w:rPr>
        <w:t xml:space="preserve"> [name]</w:t>
      </w:r>
      <w:r w:rsidRPr="00C71582">
        <w:rPr>
          <w:color w:val="1DE800"/>
        </w:rPr>
        <w:t>.</w:t>
      </w:r>
    </w:p>
    <w:p w14:paraId="045B05A8" w14:textId="77777777" w:rsidR="002C309A" w:rsidRDefault="002C309A" w:rsidP="002C309A"/>
    <w:p w14:paraId="32F49FD3" w14:textId="77777777" w:rsidR="002C309A" w:rsidRDefault="002C309A" w:rsidP="002C309A">
      <w:pPr>
        <w:pStyle w:val="Heading1"/>
      </w:pPr>
      <w:bookmarkStart w:id="31" w:name="_Toc62118705"/>
      <w:bookmarkStart w:id="32" w:name="_Toc118554868"/>
      <w:r>
        <w:t>Logging and Monitoring Process</w:t>
      </w:r>
      <w:bookmarkEnd w:id="31"/>
      <w:bookmarkEnd w:id="32"/>
    </w:p>
    <w:p w14:paraId="0FD22ACE" w14:textId="77777777" w:rsidR="00790977" w:rsidRPr="00C71582" w:rsidRDefault="00790977" w:rsidP="00790977">
      <w:pPr>
        <w:rPr>
          <w:color w:val="1DE800"/>
        </w:rPr>
      </w:pPr>
      <w:r w:rsidRPr="00C71582">
        <w:rPr>
          <w:color w:val="1DE800"/>
        </w:rPr>
        <w:t>[Inset process]</w:t>
      </w:r>
    </w:p>
    <w:p w14:paraId="0CC0DC8F" w14:textId="77777777" w:rsidR="00790977" w:rsidRDefault="00790977" w:rsidP="00790977">
      <w:pPr>
        <w:rPr>
          <w:color w:val="000000" w:themeColor="text1"/>
        </w:rPr>
      </w:pPr>
      <w:r w:rsidRPr="00852DE6">
        <w:rPr>
          <w:b/>
          <w:bCs/>
          <w:color w:val="000000" w:themeColor="text1"/>
        </w:rPr>
        <w:t xml:space="preserve">Process owner: </w:t>
      </w:r>
      <w:r w:rsidRPr="00C71582">
        <w:rPr>
          <w:b/>
          <w:bCs/>
          <w:color w:val="1DE800"/>
        </w:rPr>
        <w:t>[name]</w:t>
      </w:r>
      <w:r w:rsidRPr="00C71582">
        <w:rPr>
          <w:color w:val="1DE800"/>
        </w:rPr>
        <w:t>.</w:t>
      </w:r>
    </w:p>
    <w:p w14:paraId="3280DC9F" w14:textId="77777777" w:rsidR="002C309A" w:rsidRDefault="002C309A" w:rsidP="002C309A"/>
    <w:p w14:paraId="149C7E54" w14:textId="77777777" w:rsidR="002C309A" w:rsidRDefault="002C309A" w:rsidP="002C309A">
      <w:pPr>
        <w:pStyle w:val="Heading1"/>
      </w:pPr>
      <w:bookmarkStart w:id="33" w:name="_Toc62118706"/>
      <w:bookmarkStart w:id="34" w:name="_Toc118554869"/>
      <w:r>
        <w:t>Audit Management &amp; Scheduling</w:t>
      </w:r>
      <w:bookmarkEnd w:id="33"/>
      <w:bookmarkEnd w:id="34"/>
    </w:p>
    <w:p w14:paraId="223202F4" w14:textId="77777777" w:rsidR="00790977" w:rsidRPr="00C71582" w:rsidRDefault="00790977" w:rsidP="00790977">
      <w:pPr>
        <w:rPr>
          <w:color w:val="1DE800"/>
        </w:rPr>
      </w:pPr>
      <w:r w:rsidRPr="00C71582">
        <w:rPr>
          <w:color w:val="1DE800"/>
        </w:rPr>
        <w:t>[Inset process]</w:t>
      </w:r>
    </w:p>
    <w:p w14:paraId="73A804EF" w14:textId="77777777" w:rsidR="00790977" w:rsidRDefault="00790977" w:rsidP="00790977">
      <w:pPr>
        <w:rPr>
          <w:color w:val="000000" w:themeColor="text1"/>
        </w:rPr>
      </w:pPr>
      <w:r w:rsidRPr="00852DE6">
        <w:rPr>
          <w:b/>
          <w:bCs/>
          <w:color w:val="000000" w:themeColor="text1"/>
        </w:rPr>
        <w:t xml:space="preserve">Process owner: </w:t>
      </w:r>
      <w:r w:rsidRPr="00C71582">
        <w:rPr>
          <w:b/>
          <w:bCs/>
          <w:color w:val="1DE800"/>
        </w:rPr>
        <w:t>[name]</w:t>
      </w:r>
      <w:r w:rsidRPr="00C71582">
        <w:rPr>
          <w:color w:val="1DE800"/>
        </w:rPr>
        <w:t>.</w:t>
      </w:r>
    </w:p>
    <w:p w14:paraId="71F74895" w14:textId="77777777" w:rsidR="002C309A" w:rsidRDefault="002C309A" w:rsidP="002C309A"/>
    <w:p w14:paraId="36A881CD" w14:textId="77777777" w:rsidR="002C309A" w:rsidRDefault="002C309A" w:rsidP="002C309A">
      <w:pPr>
        <w:pStyle w:val="Heading1"/>
      </w:pPr>
      <w:bookmarkStart w:id="35" w:name="_Toc62118707"/>
      <w:bookmarkStart w:id="36" w:name="_Toc118554870"/>
      <w:r>
        <w:t>Technical Vulnerability Management</w:t>
      </w:r>
      <w:bookmarkEnd w:id="35"/>
      <w:bookmarkEnd w:id="36"/>
    </w:p>
    <w:p w14:paraId="739E4298" w14:textId="77777777" w:rsidR="00790977" w:rsidRPr="00C71582" w:rsidRDefault="00790977" w:rsidP="00790977">
      <w:pPr>
        <w:rPr>
          <w:color w:val="1DE800"/>
        </w:rPr>
      </w:pPr>
      <w:r w:rsidRPr="00C71582">
        <w:rPr>
          <w:color w:val="1DE800"/>
        </w:rPr>
        <w:t>[Inset process]</w:t>
      </w:r>
    </w:p>
    <w:p w14:paraId="196DBE80" w14:textId="77777777" w:rsidR="00790977" w:rsidRDefault="00790977" w:rsidP="00790977">
      <w:pPr>
        <w:rPr>
          <w:color w:val="000000" w:themeColor="text1"/>
        </w:rPr>
      </w:pPr>
      <w:r w:rsidRPr="00852DE6">
        <w:rPr>
          <w:b/>
          <w:bCs/>
          <w:color w:val="000000" w:themeColor="text1"/>
        </w:rPr>
        <w:t xml:space="preserve">Process owner: </w:t>
      </w:r>
      <w:r w:rsidRPr="00C71582">
        <w:rPr>
          <w:b/>
          <w:bCs/>
          <w:color w:val="1DE800"/>
        </w:rPr>
        <w:t>[name]</w:t>
      </w:r>
      <w:r w:rsidRPr="00C71582">
        <w:rPr>
          <w:color w:val="1DE800"/>
        </w:rPr>
        <w:t>.</w:t>
      </w:r>
    </w:p>
    <w:p w14:paraId="02681EA2" w14:textId="77777777" w:rsidR="002C309A" w:rsidRDefault="002C309A" w:rsidP="002C309A"/>
    <w:p w14:paraId="6F6BF036" w14:textId="77777777" w:rsidR="002C309A" w:rsidRDefault="002C309A" w:rsidP="002C309A">
      <w:pPr>
        <w:pStyle w:val="Heading1"/>
      </w:pPr>
      <w:bookmarkStart w:id="37" w:name="_Toc62118708"/>
      <w:bookmarkStart w:id="38" w:name="_Toc118554871"/>
      <w:r>
        <w:t>Software Installation Process &amp; Patch Management</w:t>
      </w:r>
      <w:bookmarkEnd w:id="37"/>
      <w:bookmarkEnd w:id="38"/>
    </w:p>
    <w:p w14:paraId="58C38A04" w14:textId="77777777" w:rsidR="00790977" w:rsidRPr="00C71582" w:rsidRDefault="00790977" w:rsidP="00790977">
      <w:pPr>
        <w:rPr>
          <w:color w:val="1DE800"/>
        </w:rPr>
      </w:pPr>
      <w:r w:rsidRPr="00C71582">
        <w:rPr>
          <w:color w:val="1DE800"/>
        </w:rPr>
        <w:t>[Inset process]</w:t>
      </w:r>
    </w:p>
    <w:p w14:paraId="60929D02" w14:textId="77777777" w:rsidR="00790977" w:rsidRDefault="00790977" w:rsidP="00790977">
      <w:pPr>
        <w:rPr>
          <w:color w:val="000000" w:themeColor="text1"/>
        </w:rPr>
      </w:pPr>
      <w:r w:rsidRPr="00852DE6">
        <w:rPr>
          <w:b/>
          <w:bCs/>
          <w:color w:val="000000" w:themeColor="text1"/>
        </w:rPr>
        <w:t xml:space="preserve">Process owner: </w:t>
      </w:r>
      <w:r w:rsidRPr="00C71582">
        <w:rPr>
          <w:b/>
          <w:bCs/>
          <w:color w:val="1DE800"/>
        </w:rPr>
        <w:t>[name]</w:t>
      </w:r>
      <w:r w:rsidRPr="00C71582">
        <w:rPr>
          <w:color w:val="1DE800"/>
        </w:rPr>
        <w:t>.</w:t>
      </w:r>
    </w:p>
    <w:p w14:paraId="3D11FFD4" w14:textId="77777777" w:rsidR="002C309A" w:rsidRDefault="002C309A" w:rsidP="002C309A"/>
    <w:p w14:paraId="76903962" w14:textId="77777777" w:rsidR="002C309A" w:rsidRDefault="002C309A" w:rsidP="002C309A">
      <w:pPr>
        <w:pStyle w:val="Heading1"/>
      </w:pPr>
      <w:bookmarkStart w:id="39" w:name="_Toc62118709"/>
      <w:bookmarkStart w:id="40" w:name="_Toc118554872"/>
      <w:r>
        <w:t>Information Transfer</w:t>
      </w:r>
      <w:bookmarkEnd w:id="39"/>
      <w:bookmarkEnd w:id="40"/>
    </w:p>
    <w:p w14:paraId="7A4F672C" w14:textId="77777777" w:rsidR="00790977" w:rsidRPr="00C71582" w:rsidRDefault="00790977" w:rsidP="00790977">
      <w:pPr>
        <w:rPr>
          <w:color w:val="1DE800"/>
        </w:rPr>
      </w:pPr>
      <w:r w:rsidRPr="00C71582">
        <w:rPr>
          <w:color w:val="1DE800"/>
        </w:rPr>
        <w:t>[Inset process]</w:t>
      </w:r>
    </w:p>
    <w:p w14:paraId="5335F9F8" w14:textId="77777777" w:rsidR="00790977" w:rsidRDefault="00790977" w:rsidP="00790977">
      <w:pPr>
        <w:rPr>
          <w:color w:val="000000" w:themeColor="text1"/>
        </w:rPr>
      </w:pPr>
      <w:r w:rsidRPr="00852DE6">
        <w:rPr>
          <w:b/>
          <w:bCs/>
          <w:color w:val="000000" w:themeColor="text1"/>
        </w:rPr>
        <w:t xml:space="preserve">Process owner: </w:t>
      </w:r>
      <w:r w:rsidRPr="00C71582">
        <w:rPr>
          <w:b/>
          <w:bCs/>
          <w:color w:val="1DE800"/>
        </w:rPr>
        <w:t>[name]</w:t>
      </w:r>
      <w:r w:rsidRPr="00C71582">
        <w:rPr>
          <w:color w:val="1DE800"/>
        </w:rPr>
        <w:t>.</w:t>
      </w:r>
    </w:p>
    <w:p w14:paraId="2A073341" w14:textId="77777777" w:rsidR="002C309A" w:rsidRDefault="002C309A" w:rsidP="002C309A"/>
    <w:p w14:paraId="714615D5" w14:textId="77777777" w:rsidR="002C309A" w:rsidRDefault="002C309A" w:rsidP="002C309A">
      <w:pPr>
        <w:pStyle w:val="Heading1"/>
      </w:pPr>
      <w:bookmarkStart w:id="41" w:name="_Toc62118710"/>
      <w:bookmarkStart w:id="42" w:name="_Toc118554873"/>
      <w:r>
        <w:t>Secure Project Management</w:t>
      </w:r>
      <w:bookmarkEnd w:id="41"/>
      <w:bookmarkEnd w:id="42"/>
    </w:p>
    <w:p w14:paraId="6F69E83D" w14:textId="77777777" w:rsidR="00790977" w:rsidRPr="00C71582" w:rsidRDefault="00790977" w:rsidP="00790977">
      <w:pPr>
        <w:rPr>
          <w:color w:val="1DE800"/>
        </w:rPr>
      </w:pPr>
      <w:r w:rsidRPr="00C71582">
        <w:rPr>
          <w:color w:val="1DE800"/>
        </w:rPr>
        <w:t>[Inset process]</w:t>
      </w:r>
    </w:p>
    <w:p w14:paraId="4CFF543C" w14:textId="77777777" w:rsidR="00790977" w:rsidRDefault="00790977" w:rsidP="00790977">
      <w:pPr>
        <w:rPr>
          <w:color w:val="000000" w:themeColor="text1"/>
        </w:rPr>
      </w:pPr>
      <w:r w:rsidRPr="00852DE6">
        <w:rPr>
          <w:b/>
          <w:bCs/>
          <w:color w:val="000000" w:themeColor="text1"/>
        </w:rPr>
        <w:t>Process owner</w:t>
      </w:r>
      <w:r w:rsidRPr="00C71582">
        <w:rPr>
          <w:b/>
          <w:bCs/>
          <w:color w:val="1DE800"/>
        </w:rPr>
        <w:t>: [name]</w:t>
      </w:r>
      <w:r w:rsidRPr="00C71582">
        <w:rPr>
          <w:color w:val="1DE800"/>
        </w:rPr>
        <w:t>.</w:t>
      </w:r>
    </w:p>
    <w:p w14:paraId="62AD4C6B" w14:textId="77777777" w:rsidR="002C309A" w:rsidRPr="00E73EA1" w:rsidRDefault="002C309A" w:rsidP="002C309A">
      <w:pPr>
        <w:rPr>
          <w:color w:val="000000" w:themeColor="text1"/>
        </w:rPr>
      </w:pPr>
    </w:p>
    <w:p w14:paraId="2D598202" w14:textId="77777777" w:rsidR="002C309A" w:rsidRDefault="002C309A" w:rsidP="002C309A">
      <w:pPr>
        <w:pStyle w:val="Heading1"/>
      </w:pPr>
      <w:bookmarkStart w:id="43" w:name="_Toc62118711"/>
      <w:bookmarkStart w:id="44" w:name="_Toc118554874"/>
      <w:r>
        <w:t>Asset Disposal</w:t>
      </w:r>
      <w:bookmarkEnd w:id="43"/>
      <w:bookmarkEnd w:id="44"/>
    </w:p>
    <w:p w14:paraId="04C298D3" w14:textId="77777777" w:rsidR="00790977" w:rsidRPr="00C71582" w:rsidRDefault="00790977" w:rsidP="00790977">
      <w:pPr>
        <w:rPr>
          <w:color w:val="1DE800"/>
        </w:rPr>
      </w:pPr>
      <w:r w:rsidRPr="00C71582">
        <w:rPr>
          <w:color w:val="1DE800"/>
        </w:rPr>
        <w:t>[Inset process]</w:t>
      </w:r>
    </w:p>
    <w:p w14:paraId="386D8F4D" w14:textId="77777777" w:rsidR="00790977" w:rsidRDefault="00790977" w:rsidP="00790977">
      <w:pPr>
        <w:rPr>
          <w:color w:val="000000" w:themeColor="text1"/>
        </w:rPr>
      </w:pPr>
      <w:r w:rsidRPr="00852DE6">
        <w:rPr>
          <w:b/>
          <w:bCs/>
          <w:color w:val="000000" w:themeColor="text1"/>
        </w:rPr>
        <w:t>Process owner:</w:t>
      </w:r>
      <w:r w:rsidRPr="00C71582">
        <w:rPr>
          <w:b/>
          <w:bCs/>
          <w:color w:val="1DE800"/>
        </w:rPr>
        <w:t xml:space="preserve"> [name]</w:t>
      </w:r>
      <w:r w:rsidRPr="00C71582">
        <w:rPr>
          <w:color w:val="1DE800"/>
        </w:rPr>
        <w:t>.</w:t>
      </w:r>
    </w:p>
    <w:p w14:paraId="0F899AF7" w14:textId="77777777" w:rsidR="002C309A" w:rsidRDefault="002C309A" w:rsidP="002C309A">
      <w:pPr>
        <w:pStyle w:val="Heading1"/>
      </w:pPr>
    </w:p>
    <w:p w14:paraId="2D0AAE14" w14:textId="77777777" w:rsidR="002C309A" w:rsidRDefault="002C309A" w:rsidP="002C309A">
      <w:pPr>
        <w:pStyle w:val="Heading1"/>
      </w:pPr>
      <w:bookmarkStart w:id="45" w:name="_Toc62118712"/>
      <w:bookmarkStart w:id="46" w:name="_Toc118554875"/>
      <w:r>
        <w:t>Malware management process</w:t>
      </w:r>
      <w:bookmarkEnd w:id="45"/>
      <w:bookmarkEnd w:id="46"/>
    </w:p>
    <w:p w14:paraId="4D3684D7" w14:textId="77777777" w:rsidR="00790977" w:rsidRPr="00C71582" w:rsidRDefault="00790977" w:rsidP="00790977">
      <w:pPr>
        <w:rPr>
          <w:color w:val="1DE800"/>
        </w:rPr>
      </w:pPr>
      <w:r w:rsidRPr="00C71582">
        <w:rPr>
          <w:color w:val="1DE800"/>
        </w:rPr>
        <w:t>[Inset process]</w:t>
      </w:r>
    </w:p>
    <w:p w14:paraId="3F92FB61" w14:textId="77777777" w:rsidR="00790977" w:rsidRDefault="00790977" w:rsidP="00790977">
      <w:pPr>
        <w:rPr>
          <w:color w:val="000000" w:themeColor="text1"/>
        </w:rPr>
      </w:pPr>
      <w:r w:rsidRPr="00852DE6">
        <w:rPr>
          <w:b/>
          <w:bCs/>
          <w:color w:val="000000" w:themeColor="text1"/>
        </w:rPr>
        <w:t xml:space="preserve">Process owner: </w:t>
      </w:r>
      <w:r w:rsidRPr="00C71582">
        <w:rPr>
          <w:b/>
          <w:bCs/>
          <w:color w:val="1DE800"/>
        </w:rPr>
        <w:t>[name]</w:t>
      </w:r>
      <w:r w:rsidRPr="00C71582">
        <w:rPr>
          <w:color w:val="1DE800"/>
        </w:rPr>
        <w:t>.</w:t>
      </w:r>
    </w:p>
    <w:p w14:paraId="181374F4" w14:textId="77777777" w:rsidR="002C309A" w:rsidRPr="00BE0388" w:rsidRDefault="002C309A" w:rsidP="002C309A">
      <w:pPr>
        <w:rPr>
          <w:color w:val="000000" w:themeColor="text1"/>
        </w:rPr>
      </w:pPr>
    </w:p>
    <w:p w14:paraId="3D7A83FD" w14:textId="77777777" w:rsidR="002C309A" w:rsidRDefault="002C309A" w:rsidP="002C309A">
      <w:pPr>
        <w:pStyle w:val="Heading1"/>
      </w:pPr>
      <w:bookmarkStart w:id="47" w:name="_Toc62118713"/>
      <w:bookmarkStart w:id="48" w:name="_Toc118554876"/>
      <w:r>
        <w:t>Clock synchronisation</w:t>
      </w:r>
      <w:bookmarkEnd w:id="47"/>
      <w:bookmarkEnd w:id="48"/>
      <w:r>
        <w:t xml:space="preserve"> </w:t>
      </w:r>
    </w:p>
    <w:p w14:paraId="7D19C257" w14:textId="77777777" w:rsidR="00790977" w:rsidRPr="00C71582" w:rsidRDefault="00790977" w:rsidP="00790977">
      <w:pPr>
        <w:rPr>
          <w:color w:val="1DE800"/>
        </w:rPr>
      </w:pPr>
      <w:r w:rsidRPr="00C71582">
        <w:rPr>
          <w:color w:val="1DE800"/>
        </w:rPr>
        <w:t>[Inset process]</w:t>
      </w:r>
    </w:p>
    <w:p w14:paraId="60418920" w14:textId="77777777" w:rsidR="00790977" w:rsidRDefault="00790977" w:rsidP="00790977">
      <w:pPr>
        <w:rPr>
          <w:color w:val="000000" w:themeColor="text1"/>
        </w:rPr>
      </w:pPr>
      <w:r w:rsidRPr="00852DE6">
        <w:rPr>
          <w:b/>
          <w:bCs/>
          <w:color w:val="000000" w:themeColor="text1"/>
        </w:rPr>
        <w:t xml:space="preserve">Process owner: </w:t>
      </w:r>
      <w:r w:rsidRPr="00C71582">
        <w:rPr>
          <w:b/>
          <w:bCs/>
          <w:color w:val="1DE800"/>
        </w:rPr>
        <w:t>[name]</w:t>
      </w:r>
      <w:r w:rsidRPr="00C71582">
        <w:rPr>
          <w:color w:val="1DE800"/>
        </w:rPr>
        <w:t>.</w:t>
      </w:r>
    </w:p>
    <w:p w14:paraId="7C8251C0" w14:textId="77777777" w:rsidR="002C309A" w:rsidRDefault="002C309A" w:rsidP="002C309A"/>
    <w:p w14:paraId="2E873F9E" w14:textId="77777777" w:rsidR="002C309A" w:rsidRDefault="002C309A" w:rsidP="002C309A">
      <w:pPr>
        <w:pStyle w:val="Heading1"/>
      </w:pPr>
      <w:bookmarkStart w:id="49" w:name="_Toc62118714"/>
      <w:bookmarkStart w:id="50" w:name="_Toc118554877"/>
      <w:r>
        <w:t>Secure Development Process</w:t>
      </w:r>
      <w:bookmarkEnd w:id="49"/>
      <w:bookmarkEnd w:id="50"/>
    </w:p>
    <w:p w14:paraId="205B40AE" w14:textId="3FD33ABE" w:rsidR="00790977" w:rsidRPr="00C71582" w:rsidRDefault="00790977" w:rsidP="002C309A">
      <w:pPr>
        <w:rPr>
          <w:color w:val="1DE800"/>
        </w:rPr>
      </w:pPr>
      <w:r w:rsidRPr="00C71582">
        <w:rPr>
          <w:color w:val="1DE800"/>
        </w:rPr>
        <w:t>[Inset process]</w:t>
      </w:r>
    </w:p>
    <w:p w14:paraId="340C5EE8" w14:textId="228D434A" w:rsidR="002C309A" w:rsidRDefault="002C309A" w:rsidP="002C309A">
      <w:pPr>
        <w:rPr>
          <w:color w:val="000000" w:themeColor="text1"/>
        </w:rPr>
      </w:pPr>
      <w:r w:rsidRPr="00852DE6">
        <w:rPr>
          <w:b/>
          <w:bCs/>
          <w:color w:val="000000" w:themeColor="text1"/>
        </w:rPr>
        <w:t>Process owner:</w:t>
      </w:r>
      <w:r w:rsidRPr="00C71582">
        <w:rPr>
          <w:b/>
          <w:bCs/>
          <w:color w:val="1DE800"/>
        </w:rPr>
        <w:t xml:space="preserve"> </w:t>
      </w:r>
      <w:r w:rsidR="00070E59" w:rsidRPr="00C71582">
        <w:rPr>
          <w:b/>
          <w:bCs/>
          <w:color w:val="1DE800"/>
        </w:rPr>
        <w:t>[name]</w:t>
      </w:r>
      <w:r w:rsidR="00070E59" w:rsidRPr="00C71582">
        <w:rPr>
          <w:color w:val="1DE800"/>
        </w:rPr>
        <w:t>.</w:t>
      </w:r>
    </w:p>
    <w:p w14:paraId="1B1207A8" w14:textId="77777777" w:rsidR="002C309A" w:rsidRDefault="002C309A" w:rsidP="00CE2137"/>
    <w:p w14:paraId="462A0C69" w14:textId="77777777" w:rsidR="00CE2137" w:rsidRDefault="00CE2137" w:rsidP="00CE2137"/>
    <w:p w14:paraId="6D2D24CE" w14:textId="77777777" w:rsidR="00790977" w:rsidRDefault="00790977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32"/>
          <w:szCs w:val="32"/>
        </w:rPr>
      </w:pPr>
      <w:r>
        <w:br w:type="page"/>
      </w:r>
    </w:p>
    <w:p w14:paraId="660DD71B" w14:textId="258151D5" w:rsidR="00CE2137" w:rsidRDefault="00070E59" w:rsidP="00CE2137">
      <w:pPr>
        <w:pStyle w:val="Heading1"/>
      </w:pPr>
      <w:bookmarkStart w:id="51" w:name="_Toc118554878"/>
      <w:r>
        <w:t>Process</w:t>
      </w:r>
      <w:r w:rsidR="00CE2137">
        <w:t xml:space="preserve"> Compliance</w:t>
      </w:r>
      <w:bookmarkEnd w:id="51"/>
      <w:r w:rsidR="00CE2137">
        <w:t xml:space="preserve"> </w:t>
      </w:r>
    </w:p>
    <w:p w14:paraId="3C021015" w14:textId="77777777" w:rsidR="00CE2137" w:rsidRDefault="00CE2137" w:rsidP="00CE2137">
      <w:pPr>
        <w:pStyle w:val="Heading2"/>
        <w:rPr>
          <w:rFonts w:ascii="MS Gothic" w:eastAsia="MS Gothic" w:hAnsi="MS Gothic" w:cs="MS Gothic"/>
        </w:rPr>
      </w:pPr>
      <w:bookmarkStart w:id="52" w:name="_Toc118554879"/>
      <w:r>
        <w:t>Compliance Measurement</w:t>
      </w:r>
      <w:r>
        <w:rPr>
          <w:rFonts w:ascii="MS Gothic" w:eastAsia="MS Gothic" w:hAnsi="MS Gothic" w:cs="MS Gothic" w:hint="eastAsia"/>
        </w:rPr>
        <w:t> </w:t>
      </w:r>
      <w:bookmarkEnd w:id="52"/>
    </w:p>
    <w:p w14:paraId="362FD756" w14:textId="232D8F73" w:rsidR="00CE2137" w:rsidRDefault="00CE2137" w:rsidP="00FB0BCA">
      <w:r>
        <w:t xml:space="preserve">The information security management team will verify compliance to this </w:t>
      </w:r>
      <w:r w:rsidR="00070E59">
        <w:t>process</w:t>
      </w:r>
      <w:r>
        <w:t xml:space="preserve"> through various methods, including but not limited to, business tool reports, internal and external audits, and feedback to the policy owner. </w:t>
      </w:r>
    </w:p>
    <w:p w14:paraId="6464D2AF" w14:textId="77777777" w:rsidR="00CE2137" w:rsidRDefault="00CE2137" w:rsidP="00CE2137">
      <w:pPr>
        <w:pStyle w:val="Heading2"/>
        <w:rPr>
          <w:rFonts w:ascii="MS Gothic" w:eastAsia="MS Gothic" w:hAnsi="MS Gothic" w:cs="MS Gothic"/>
        </w:rPr>
      </w:pPr>
      <w:bookmarkStart w:id="53" w:name="_Toc118554880"/>
      <w:r>
        <w:t>Exceptions</w:t>
      </w:r>
      <w:r>
        <w:rPr>
          <w:rFonts w:ascii="MS Gothic" w:eastAsia="MS Gothic" w:hAnsi="MS Gothic" w:cs="MS Gothic" w:hint="eastAsia"/>
        </w:rPr>
        <w:t> </w:t>
      </w:r>
      <w:bookmarkEnd w:id="53"/>
    </w:p>
    <w:p w14:paraId="0AF3789E" w14:textId="21AA709B" w:rsidR="00CE2137" w:rsidRDefault="00CE2137" w:rsidP="00FB0BCA">
      <w:r>
        <w:t xml:space="preserve">Any exception to the </w:t>
      </w:r>
      <w:r w:rsidR="00070E59">
        <w:t xml:space="preserve">process </w:t>
      </w:r>
      <w:r>
        <w:t xml:space="preserve">must be approved and recorded by the Information Security Manager in advance and reported to the Management Review Team. </w:t>
      </w:r>
    </w:p>
    <w:p w14:paraId="3966EE3C" w14:textId="77777777" w:rsidR="00CE2137" w:rsidRDefault="00CE2137" w:rsidP="00CE2137">
      <w:pPr>
        <w:pStyle w:val="Heading2"/>
        <w:rPr>
          <w:rFonts w:ascii="MS Gothic" w:eastAsia="MS Gothic" w:hAnsi="MS Gothic" w:cs="MS Gothic"/>
        </w:rPr>
      </w:pPr>
      <w:bookmarkStart w:id="54" w:name="_Toc118554881"/>
      <w:r>
        <w:t>Non-Compliance</w:t>
      </w:r>
      <w:r>
        <w:rPr>
          <w:rFonts w:ascii="MS Gothic" w:eastAsia="MS Gothic" w:hAnsi="MS Gothic" w:cs="MS Gothic" w:hint="eastAsia"/>
        </w:rPr>
        <w:t> </w:t>
      </w:r>
      <w:bookmarkEnd w:id="54"/>
    </w:p>
    <w:p w14:paraId="3CCE4D69" w14:textId="748C60AC" w:rsidR="00FC7F36" w:rsidRDefault="00CE2137" w:rsidP="00FB0BCA">
      <w:r>
        <w:t xml:space="preserve">An employee found to have violated this </w:t>
      </w:r>
      <w:r w:rsidR="00070E59">
        <w:t xml:space="preserve">process </w:t>
      </w:r>
      <w:r>
        <w:t>may be subject to disciplinary action, up to and including termination of employment.</w:t>
      </w:r>
    </w:p>
    <w:p w14:paraId="517C9846" w14:textId="77777777" w:rsidR="00CE2137" w:rsidRDefault="00CE2137" w:rsidP="00CE2137">
      <w:pPr>
        <w:pStyle w:val="Heading2"/>
      </w:pPr>
      <w:bookmarkStart w:id="55" w:name="_Toc118554882"/>
      <w:r>
        <w:t>Continual Improvement</w:t>
      </w:r>
      <w:bookmarkEnd w:id="55"/>
    </w:p>
    <w:p w14:paraId="33EA9B2F" w14:textId="2D72EF1E" w:rsidR="00CE2137" w:rsidRPr="00CE2137" w:rsidRDefault="00CE2137" w:rsidP="00FB0BCA">
      <w:r>
        <w:t xml:space="preserve">The </w:t>
      </w:r>
      <w:r w:rsidR="00070E59">
        <w:t xml:space="preserve">process </w:t>
      </w:r>
      <w:r>
        <w:t>is updated and reviewed as part of the continual improvement and process.</w:t>
      </w:r>
    </w:p>
    <w:p w14:paraId="4A50272D" w14:textId="77777777" w:rsidR="00CE2137" w:rsidRDefault="00CE2137" w:rsidP="00CE2137">
      <w:pPr>
        <w:spacing w:after="160" w:line="259" w:lineRule="auto"/>
        <w:jc w:val="left"/>
      </w:pPr>
    </w:p>
    <w:sectPr w:rsidR="00CE213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71183" w14:textId="77777777" w:rsidR="00CF3FA5" w:rsidRDefault="00CF3FA5" w:rsidP="00FC7F36">
      <w:pPr>
        <w:spacing w:line="240" w:lineRule="auto"/>
      </w:pPr>
      <w:r>
        <w:separator/>
      </w:r>
    </w:p>
  </w:endnote>
  <w:endnote w:type="continuationSeparator" w:id="0">
    <w:p w14:paraId="46512A3C" w14:textId="77777777" w:rsidR="00CF3FA5" w:rsidRDefault="00CF3FA5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C4B57" w14:textId="77777777" w:rsidR="00C71582" w:rsidRPr="00BB5374" w:rsidRDefault="00C71582" w:rsidP="00C71582">
    <w:pPr>
      <w:pStyle w:val="Footer"/>
      <w:jc w:val="center"/>
      <w:rPr>
        <w:rFonts w:cstheme="minorHAnsi"/>
        <w:sz w:val="20"/>
        <w:szCs w:val="20"/>
        <w:lang w:val="en-US"/>
      </w:rPr>
    </w:pPr>
    <w:r w:rsidRPr="00BB5374">
      <w:rPr>
        <w:sz w:val="20"/>
        <w:szCs w:val="20"/>
      </w:rPr>
      <w:t>Last Reviewed:</w:t>
    </w:r>
    <w:r w:rsidRPr="00E26DB6">
      <w:rPr>
        <w:color w:val="000000" w:themeColor="text1"/>
        <w:sz w:val="20"/>
        <w:szCs w:val="20"/>
      </w:rPr>
      <w:t xml:space="preserve"> </w:t>
    </w:r>
    <w:r>
      <w:rPr>
        <w:color w:val="000000" w:themeColor="text1"/>
        <w:sz w:val="20"/>
        <w:szCs w:val="20"/>
      </w:rPr>
      <w:t>[Last Reviewed]</w:t>
    </w:r>
    <w:r w:rsidRPr="00BB5374">
      <w:rPr>
        <w:rFonts w:cstheme="minorHAnsi"/>
        <w:sz w:val="20"/>
        <w:szCs w:val="20"/>
      </w:rPr>
      <w:ptab w:relativeTo="margin" w:alignment="right" w:leader="none"/>
    </w:r>
    <w:r w:rsidRPr="00BB5374">
      <w:rPr>
        <w:rFonts w:cstheme="minorHAnsi"/>
        <w:sz w:val="20"/>
        <w:szCs w:val="20"/>
        <w:lang w:val="en-US"/>
      </w:rPr>
      <w:t xml:space="preserve"> Page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PAGE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</w:t>
    </w:r>
    <w:r w:rsidRPr="00BB5374">
      <w:rPr>
        <w:rFonts w:cstheme="minorHAnsi"/>
        <w:sz w:val="20"/>
        <w:szCs w:val="20"/>
        <w:lang w:val="en-US"/>
      </w:rPr>
      <w:fldChar w:fldCharType="end"/>
    </w:r>
    <w:r w:rsidRPr="00BB5374">
      <w:rPr>
        <w:rFonts w:cstheme="minorHAnsi"/>
        <w:sz w:val="20"/>
        <w:szCs w:val="20"/>
        <w:lang w:val="en-US"/>
      </w:rPr>
      <w:t xml:space="preserve"> of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NUMPAGES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5</w:t>
    </w:r>
    <w:r w:rsidRPr="00BB5374">
      <w:rPr>
        <w:rFonts w:cstheme="minorHAnsi"/>
        <w:sz w:val="20"/>
        <w:szCs w:val="20"/>
        <w:lang w:val="en-US"/>
      </w:rPr>
      <w:fldChar w:fldCharType="end"/>
    </w:r>
  </w:p>
  <w:p w14:paraId="23D30C6B" w14:textId="77777777" w:rsidR="00C71582" w:rsidRPr="00BB5374" w:rsidRDefault="00C71582" w:rsidP="00C71582">
    <w:pPr>
      <w:pStyle w:val="Footer"/>
      <w:tabs>
        <w:tab w:val="clear" w:pos="9026"/>
      </w:tabs>
      <w:jc w:val="left"/>
      <w:rPr>
        <w:rFonts w:cstheme="minorHAnsi"/>
        <w:sz w:val="20"/>
        <w:szCs w:val="20"/>
        <w:lang w:val="en-US"/>
      </w:rPr>
    </w:pPr>
    <w:r>
      <w:rPr>
        <w:sz w:val="20"/>
        <w:szCs w:val="20"/>
      </w:rPr>
      <w:t>Document</w:t>
    </w:r>
    <w:r w:rsidRPr="00BB5374">
      <w:rPr>
        <w:sz w:val="20"/>
        <w:szCs w:val="20"/>
      </w:rPr>
      <w:t xml:space="preserve"> Owner: </w:t>
    </w:r>
    <w:r>
      <w:rPr>
        <w:color w:val="000000" w:themeColor="text1"/>
        <w:sz w:val="20"/>
        <w:szCs w:val="20"/>
      </w:rPr>
      <w:t>[Document Owner]</w:t>
    </w:r>
    <w:r>
      <w:rPr>
        <w:color w:val="000000" w:themeColor="text1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01399" w14:textId="77777777" w:rsidR="00CF3FA5" w:rsidRDefault="00CF3FA5" w:rsidP="00FC7F36">
      <w:pPr>
        <w:spacing w:line="240" w:lineRule="auto"/>
      </w:pPr>
      <w:r>
        <w:separator/>
      </w:r>
    </w:p>
  </w:footnote>
  <w:footnote w:type="continuationSeparator" w:id="0">
    <w:p w14:paraId="3432C3E5" w14:textId="77777777" w:rsidR="00CF3FA5" w:rsidRDefault="00CF3FA5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F437C" w14:textId="5FEAC713" w:rsidR="00C71582" w:rsidRDefault="00C71582" w:rsidP="00C71582">
    <w:pPr>
      <w:pStyle w:val="Head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D710A5D" wp14:editId="44A74AA8">
          <wp:simplePos x="0" y="0"/>
          <wp:positionH relativeFrom="margin">
            <wp:posOffset>-99695</wp:posOffset>
          </wp:positionH>
          <wp:positionV relativeFrom="paragraph">
            <wp:posOffset>107478</wp:posOffset>
          </wp:positionV>
          <wp:extent cx="1462405" cy="440055"/>
          <wp:effectExtent l="0" t="0" r="0" b="4445"/>
          <wp:wrapTight wrapText="bothSides">
            <wp:wrapPolygon edited="0">
              <wp:start x="0" y="0"/>
              <wp:lineTo x="0" y="21195"/>
              <wp:lineTo x="21384" y="21195"/>
              <wp:lineTo x="21384" y="0"/>
              <wp:lineTo x="0" y="0"/>
            </wp:wrapPolygon>
          </wp:wrapTight>
          <wp:docPr id="2" name="Picture 2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2405" cy="440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sdt>
      <w:sdtPr>
        <w:rPr>
          <w:sz w:val="20"/>
          <w:szCs w:val="20"/>
        </w:rPr>
        <w:alias w:val="Title"/>
        <w:tag w:val=""/>
        <w:id w:val="-2127848096"/>
        <w:placeholder>
          <w:docPart w:val="0E754F1508C67245BE6DDF02300C16E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sz w:val="20"/>
            <w:szCs w:val="20"/>
          </w:rPr>
          <w:t>SECURITY OPERATIONS MANUAL</w:t>
        </w:r>
      </w:sdtContent>
    </w:sdt>
  </w:p>
  <w:p w14:paraId="70CCA01F" w14:textId="77777777" w:rsidR="00C71582" w:rsidRDefault="00C71582" w:rsidP="00C71582">
    <w:pPr>
      <w:pStyle w:val="Header"/>
      <w:jc w:val="right"/>
      <w:rPr>
        <w:sz w:val="20"/>
        <w:szCs w:val="20"/>
      </w:rPr>
    </w:pPr>
    <w:r w:rsidRPr="00BB5374">
      <w:rPr>
        <w:sz w:val="20"/>
        <w:szCs w:val="20"/>
      </w:rPr>
      <w:tab/>
      <w:t>Version</w:t>
    </w:r>
    <w:r>
      <w:rPr>
        <w:sz w:val="20"/>
        <w:szCs w:val="20"/>
      </w:rPr>
      <w:t>: [Version Number] Classification: Internal</w:t>
    </w:r>
    <w:r w:rsidRPr="00BB5374">
      <w:rPr>
        <w:sz w:val="20"/>
        <w:szCs w:val="20"/>
      </w:rPr>
      <w:t xml:space="preserve"> </w:t>
    </w:r>
  </w:p>
  <w:p w14:paraId="7527A850" w14:textId="77777777" w:rsidR="00C71582" w:rsidRDefault="00C71582" w:rsidP="00C71582">
    <w:pPr>
      <w:pStyle w:val="Header"/>
      <w:jc w:val="righ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09A"/>
    <w:rsid w:val="0004472E"/>
    <w:rsid w:val="00070E59"/>
    <w:rsid w:val="000731F2"/>
    <w:rsid w:val="000C36D2"/>
    <w:rsid w:val="000E4947"/>
    <w:rsid w:val="001A5BB8"/>
    <w:rsid w:val="002C0121"/>
    <w:rsid w:val="002C309A"/>
    <w:rsid w:val="0033057B"/>
    <w:rsid w:val="00411E04"/>
    <w:rsid w:val="004346F6"/>
    <w:rsid w:val="00435537"/>
    <w:rsid w:val="00457017"/>
    <w:rsid w:val="004C7649"/>
    <w:rsid w:val="004D18E2"/>
    <w:rsid w:val="004D411C"/>
    <w:rsid w:val="0057049B"/>
    <w:rsid w:val="005C753E"/>
    <w:rsid w:val="006B37AC"/>
    <w:rsid w:val="006C1BC7"/>
    <w:rsid w:val="006E0D07"/>
    <w:rsid w:val="00723E58"/>
    <w:rsid w:val="00790977"/>
    <w:rsid w:val="0087611C"/>
    <w:rsid w:val="00877784"/>
    <w:rsid w:val="008C2B56"/>
    <w:rsid w:val="00923A64"/>
    <w:rsid w:val="009D7C26"/>
    <w:rsid w:val="00A264BD"/>
    <w:rsid w:val="00A418B5"/>
    <w:rsid w:val="00A71201"/>
    <w:rsid w:val="00AE2B2B"/>
    <w:rsid w:val="00B228E4"/>
    <w:rsid w:val="00B55C04"/>
    <w:rsid w:val="00BB5374"/>
    <w:rsid w:val="00BF19F1"/>
    <w:rsid w:val="00C04935"/>
    <w:rsid w:val="00C71582"/>
    <w:rsid w:val="00CD6C87"/>
    <w:rsid w:val="00CE2137"/>
    <w:rsid w:val="00CF3FA5"/>
    <w:rsid w:val="00DD646A"/>
    <w:rsid w:val="00E16585"/>
    <w:rsid w:val="00E26DB6"/>
    <w:rsid w:val="00E81BCB"/>
    <w:rsid w:val="00EF1F07"/>
    <w:rsid w:val="00EF75D0"/>
    <w:rsid w:val="00F310C8"/>
    <w:rsid w:val="00F32567"/>
    <w:rsid w:val="00FB0BCA"/>
    <w:rsid w:val="00FB13B4"/>
    <w:rsid w:val="00FC0862"/>
    <w:rsid w:val="00FC7F36"/>
    <w:rsid w:val="00FE0F1C"/>
    <w:rsid w:val="00FF01F3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CBA5C"/>
  <w15:chartTrackingRefBased/>
  <w15:docId w15:val="{65A48D0A-5169-4EA0-83E4-099566FD2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9F1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64C"/>
    <w:pPr>
      <w:keepNext/>
      <w:keepLines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364C"/>
    <w:pPr>
      <w:keepNext/>
      <w:keepLines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5537"/>
    <w:pPr>
      <w:keepNext/>
      <w:keepLines/>
      <w:outlineLvl w:val="2"/>
    </w:pPr>
    <w:rPr>
      <w:rFonts w:eastAsiaTheme="majorEastAsia" w:cstheme="majorBidi"/>
      <w:b/>
      <w:color w:val="000000" w:themeColor="text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FF364C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F19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uar\Dropbox%20(Personal)\0%20-%20Tom%20Barker%20Ltd\2%20-%20Product\Templates\Information%20Security%20Policy%20Template%20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86149013E61494B8579273DB33F16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552DFE-37E6-8445-9D26-D634267B7D61}"/>
      </w:docPartPr>
      <w:docPartBody>
        <w:p w:rsidR="00277406" w:rsidRDefault="003A2661" w:rsidP="003A2661">
          <w:pPr>
            <w:pStyle w:val="886149013E61494B8579273DB33F169A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698DA4DE5290C5489D45B972C7D922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7EAEAB-D22E-9546-AE49-B2BD5810907A}"/>
      </w:docPartPr>
      <w:docPartBody>
        <w:p w:rsidR="00277406" w:rsidRDefault="003A2661" w:rsidP="003A2661">
          <w:pPr>
            <w:pStyle w:val="698DA4DE5290C5489D45B972C7D9223C"/>
          </w:pPr>
          <w:r w:rsidRPr="00A62DA5">
            <w:rPr>
              <w:rStyle w:val="PlaceholderText"/>
            </w:rPr>
            <w:t>[Subject]</w:t>
          </w:r>
        </w:p>
      </w:docPartBody>
    </w:docPart>
    <w:docPart>
      <w:docPartPr>
        <w:name w:val="0E754F1508C67245BE6DDF02300C16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282557-DBDC-F04C-8765-FDBE9E2F413B}"/>
      </w:docPartPr>
      <w:docPartBody>
        <w:p w:rsidR="007E1B07" w:rsidRDefault="00131663" w:rsidP="00131663">
          <w:pPr>
            <w:pStyle w:val="0E754F1508C67245BE6DDF02300C16EF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62E"/>
    <w:rsid w:val="00131663"/>
    <w:rsid w:val="001443D2"/>
    <w:rsid w:val="002132B7"/>
    <w:rsid w:val="002568DF"/>
    <w:rsid w:val="0026262E"/>
    <w:rsid w:val="00277406"/>
    <w:rsid w:val="002D7C73"/>
    <w:rsid w:val="003A2661"/>
    <w:rsid w:val="005C753E"/>
    <w:rsid w:val="007E1B07"/>
    <w:rsid w:val="00CD6312"/>
    <w:rsid w:val="00D15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31663"/>
    <w:rPr>
      <w:color w:val="808080"/>
    </w:rPr>
  </w:style>
  <w:style w:type="paragraph" w:customStyle="1" w:styleId="886149013E61494B8579273DB33F169A">
    <w:name w:val="886149013E61494B8579273DB33F169A"/>
    <w:rsid w:val="003A2661"/>
    <w:pPr>
      <w:spacing w:after="0" w:line="240" w:lineRule="auto"/>
    </w:pPr>
    <w:rPr>
      <w:sz w:val="24"/>
      <w:szCs w:val="24"/>
    </w:rPr>
  </w:style>
  <w:style w:type="paragraph" w:customStyle="1" w:styleId="698DA4DE5290C5489D45B972C7D9223C">
    <w:name w:val="698DA4DE5290C5489D45B972C7D9223C"/>
    <w:rsid w:val="003A2661"/>
    <w:pPr>
      <w:spacing w:after="0" w:line="240" w:lineRule="auto"/>
    </w:pPr>
    <w:rPr>
      <w:sz w:val="24"/>
      <w:szCs w:val="24"/>
    </w:rPr>
  </w:style>
  <w:style w:type="paragraph" w:customStyle="1" w:styleId="0E754F1508C67245BE6DDF02300C16EF">
    <w:name w:val="0E754F1508C67245BE6DDF02300C16EF"/>
    <w:rsid w:val="00131663"/>
    <w:pPr>
      <w:spacing w:after="0" w:line="240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86767-28F5-1743-888C-4AAC61ED7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C:\Users\stuar\Dropbox (Personal)\0 - Tom Barker Ltd\2 - Product\Templates\Information Security Policy Template 2.dotx</Template>
  <TotalTime>9</TotalTime>
  <Pages>2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SECURITY OPERATIONS MANUAL</vt:lpstr>
    </vt:vector>
  </TitlesOfParts>
  <Manager/>
  <Company>[Company]</Company>
  <LinksUpToDate>false</LinksUpToDate>
  <CharactersWithSpaces>5971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SECURITY OPERATIONS MANUAL</dc:title>
  <dc:subject>Security Operations</dc:subject>
  <dc:creator>Stuart Barker</dc:creator>
  <cp:keywords/>
  <dc:description/>
  <cp:lastModifiedBy>Stuart Barker</cp:lastModifiedBy>
  <cp:revision>13</cp:revision>
  <cp:lastPrinted>2019-06-24T11:15:00Z</cp:lastPrinted>
  <dcterms:created xsi:type="dcterms:W3CDTF">2021-01-25T11:59:00Z</dcterms:created>
  <dcterms:modified xsi:type="dcterms:W3CDTF">2024-06-17T14:49:00Z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